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C78D8" w14:paraId="47E64AA7" w14:textId="77777777" w:rsidTr="00D74AE1">
        <w:trPr>
          <w:trHeight w:hRule="exact" w:val="2948"/>
        </w:trPr>
        <w:tc>
          <w:tcPr>
            <w:tcW w:w="11185" w:type="dxa"/>
            <w:vAlign w:val="center"/>
          </w:tcPr>
          <w:p w14:paraId="64F5E1DA" w14:textId="659F65E5" w:rsidR="00974E99" w:rsidRPr="00FC78D8" w:rsidRDefault="00974E99" w:rsidP="00E21A27">
            <w:pPr>
              <w:pStyle w:val="Documenttype"/>
            </w:pPr>
            <w:r w:rsidRPr="00FC78D8">
              <w:t>I</w:t>
            </w:r>
            <w:bookmarkStart w:id="0" w:name="_Ref445822468"/>
            <w:bookmarkStart w:id="1" w:name="_Ref445824682"/>
            <w:bookmarkEnd w:id="0"/>
            <w:bookmarkEnd w:id="1"/>
            <w:r w:rsidRPr="00FC78D8">
              <w:t xml:space="preserve">ALA </w:t>
            </w:r>
            <w:r w:rsidR="0093492E" w:rsidRPr="00FC78D8">
              <w:t>G</w:t>
            </w:r>
            <w:r w:rsidR="00722236" w:rsidRPr="00FC78D8">
              <w:t>uideline</w:t>
            </w:r>
          </w:p>
        </w:tc>
      </w:tr>
    </w:tbl>
    <w:p w14:paraId="68CAB611" w14:textId="77777777" w:rsidR="008972C3" w:rsidRPr="00FC78D8" w:rsidRDefault="008972C3" w:rsidP="003274DB"/>
    <w:p w14:paraId="43B79C5E" w14:textId="19202B79" w:rsidR="00D74AE1" w:rsidRPr="00FC78D8" w:rsidRDefault="00D74AE1" w:rsidP="003274DB"/>
    <w:p w14:paraId="48AC876B" w14:textId="7BFC92DE" w:rsidR="0093492E" w:rsidRPr="00FC78D8" w:rsidRDefault="0026038D" w:rsidP="0026038D">
      <w:pPr>
        <w:pStyle w:val="Documentnumber"/>
      </w:pPr>
      <w:r w:rsidRPr="00FC78D8">
        <w:t>1</w:t>
      </w:r>
      <w:r w:rsidR="0027191E" w:rsidRPr="00FC78D8">
        <w:t>098</w:t>
      </w:r>
    </w:p>
    <w:p w14:paraId="6593377F" w14:textId="77777777" w:rsidR="0026038D" w:rsidRPr="00FC78D8" w:rsidRDefault="0026038D" w:rsidP="003274DB"/>
    <w:p w14:paraId="75F69517" w14:textId="7FB0C3A1" w:rsidR="00776004" w:rsidRPr="00FC78D8" w:rsidRDefault="0027191E" w:rsidP="0027191E">
      <w:pPr>
        <w:pStyle w:val="Documentname"/>
      </w:pPr>
      <w:r w:rsidRPr="00FC78D8">
        <w:t>the Application of AIS - A</w:t>
      </w:r>
      <w:r w:rsidRPr="00FC78D8">
        <w:rPr>
          <w:caps w:val="0"/>
        </w:rPr>
        <w:t>to</w:t>
      </w:r>
      <w:r w:rsidRPr="00FC78D8">
        <w:t>N on Buoys</w:t>
      </w:r>
    </w:p>
    <w:p w14:paraId="16C15B39" w14:textId="77777777" w:rsidR="00CF49CC" w:rsidRPr="00FC78D8" w:rsidRDefault="00CF49CC" w:rsidP="00D74AE1"/>
    <w:p w14:paraId="7AF35B35" w14:textId="77777777" w:rsidR="004E0BBB" w:rsidRPr="00FC78D8" w:rsidRDefault="004E0BBB" w:rsidP="00D74AE1"/>
    <w:p w14:paraId="64FF0A58" w14:textId="77777777" w:rsidR="004E0BBB" w:rsidRPr="00FC78D8" w:rsidRDefault="004E0BBB" w:rsidP="00D74AE1"/>
    <w:p w14:paraId="273CC92E" w14:textId="77777777" w:rsidR="004E0BBB" w:rsidRPr="00FC78D8" w:rsidRDefault="004E0BBB" w:rsidP="00D74AE1"/>
    <w:p w14:paraId="61FEC32C" w14:textId="77777777" w:rsidR="004E0BBB" w:rsidRPr="00FC78D8" w:rsidRDefault="004E0BBB" w:rsidP="00D74AE1"/>
    <w:p w14:paraId="05926A8C" w14:textId="77777777" w:rsidR="004E0BBB" w:rsidRPr="00FC78D8" w:rsidRDefault="004E0BBB" w:rsidP="00D74AE1"/>
    <w:p w14:paraId="5D0E1E20" w14:textId="77777777" w:rsidR="004E0BBB" w:rsidRPr="00FC78D8" w:rsidRDefault="004E0BBB" w:rsidP="00D74AE1"/>
    <w:p w14:paraId="01A6A458" w14:textId="77777777" w:rsidR="004E0BBB" w:rsidRPr="00FC78D8" w:rsidRDefault="004E0BBB" w:rsidP="00D74AE1"/>
    <w:p w14:paraId="70FB7AF7" w14:textId="77777777" w:rsidR="004E0BBB" w:rsidRPr="00FC78D8" w:rsidRDefault="004E0BBB" w:rsidP="00D74AE1"/>
    <w:p w14:paraId="7AA93C01" w14:textId="77777777" w:rsidR="004E0BBB" w:rsidRPr="00FC78D8" w:rsidRDefault="004E0BBB" w:rsidP="00D74AE1"/>
    <w:p w14:paraId="496FFBDB" w14:textId="77777777" w:rsidR="004E0BBB" w:rsidRPr="00FC78D8" w:rsidRDefault="004E0BBB" w:rsidP="00D74AE1"/>
    <w:p w14:paraId="681DE662" w14:textId="77777777" w:rsidR="004E0BBB" w:rsidRPr="00FC78D8" w:rsidRDefault="004E0BBB" w:rsidP="00D74AE1"/>
    <w:p w14:paraId="5E1C3808" w14:textId="77777777" w:rsidR="004E0BBB" w:rsidRPr="00FC78D8" w:rsidRDefault="004E0BBB" w:rsidP="00D74AE1"/>
    <w:p w14:paraId="7B9E8376" w14:textId="77777777" w:rsidR="004E0BBB" w:rsidRPr="00FC78D8" w:rsidRDefault="004E0BBB" w:rsidP="00D74AE1"/>
    <w:p w14:paraId="0B26500A" w14:textId="77777777" w:rsidR="004E0BBB" w:rsidRPr="00FC78D8" w:rsidRDefault="004E0BBB" w:rsidP="00D74AE1"/>
    <w:p w14:paraId="57D94102" w14:textId="77777777" w:rsidR="004E0BBB" w:rsidRPr="00FC78D8" w:rsidRDefault="004E0BBB" w:rsidP="00D74AE1"/>
    <w:p w14:paraId="449FDE77" w14:textId="77777777" w:rsidR="004E0BBB" w:rsidRPr="00FC78D8" w:rsidRDefault="004E0BBB" w:rsidP="00D74AE1"/>
    <w:p w14:paraId="4E9447F9" w14:textId="77777777" w:rsidR="00734BC6" w:rsidRPr="00FC78D8" w:rsidRDefault="00734BC6" w:rsidP="00D74AE1"/>
    <w:p w14:paraId="0D94A579" w14:textId="77777777" w:rsidR="004E0BBB" w:rsidRPr="00FC78D8" w:rsidRDefault="004E0BBB" w:rsidP="00D74AE1"/>
    <w:p w14:paraId="1A9CCE3A" w14:textId="77777777" w:rsidR="004E0BBB" w:rsidRPr="00FC78D8" w:rsidRDefault="004E0BBB" w:rsidP="00D74AE1"/>
    <w:p w14:paraId="0CA0548D" w14:textId="77777777" w:rsidR="004E0BBB" w:rsidRPr="00FC78D8" w:rsidRDefault="004E0BBB" w:rsidP="00D74AE1"/>
    <w:p w14:paraId="7DD851A7" w14:textId="77777777" w:rsidR="004E0BBB" w:rsidRPr="00FC78D8" w:rsidRDefault="004E0BBB" w:rsidP="00D74AE1"/>
    <w:p w14:paraId="6EC168DA" w14:textId="77777777" w:rsidR="004E0BBB" w:rsidRPr="00FC78D8" w:rsidRDefault="004E0BBB" w:rsidP="00D74AE1"/>
    <w:p w14:paraId="0CE076B3" w14:textId="77777777" w:rsidR="004E0BBB" w:rsidRPr="00FC78D8" w:rsidRDefault="004E0BBB" w:rsidP="00D74AE1"/>
    <w:p w14:paraId="1A365C1D" w14:textId="77777777" w:rsidR="004E0BBB" w:rsidRPr="00FC78D8" w:rsidRDefault="004E0BBB" w:rsidP="00D74AE1"/>
    <w:p w14:paraId="552D5F67" w14:textId="77777777" w:rsidR="004E0BBB" w:rsidRPr="00FC78D8" w:rsidRDefault="004E0BBB" w:rsidP="00D74AE1"/>
    <w:p w14:paraId="48B1E369" w14:textId="0C080501" w:rsidR="004E0BBB" w:rsidRPr="00FC78D8" w:rsidRDefault="004E0BBB" w:rsidP="004E0BBB">
      <w:pPr>
        <w:pStyle w:val="Editionnumber"/>
      </w:pPr>
      <w:r w:rsidRPr="00FC78D8">
        <w:t>Edition 1.0</w:t>
      </w:r>
    </w:p>
    <w:p w14:paraId="6B6E09AF" w14:textId="6EEF542D" w:rsidR="004E0BBB" w:rsidRPr="00FC78D8" w:rsidRDefault="007240F5" w:rsidP="004E0BBB">
      <w:pPr>
        <w:pStyle w:val="Documentdate"/>
      </w:pPr>
      <w:r w:rsidRPr="00FC78D8">
        <w:t>May 2013</w:t>
      </w:r>
    </w:p>
    <w:p w14:paraId="5794C070" w14:textId="77777777" w:rsidR="00BC27F6" w:rsidRPr="00FC78D8" w:rsidRDefault="00BC27F6" w:rsidP="00D74AE1">
      <w:pPr>
        <w:sectPr w:rsidR="00BC27F6" w:rsidRPr="00FC78D8"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2C4D6AD3" w14:textId="1E878B86" w:rsidR="00914E26" w:rsidRPr="00FC78D8" w:rsidRDefault="00914E26" w:rsidP="00914E26">
      <w:pPr>
        <w:pStyle w:val="BodyText"/>
      </w:pPr>
      <w:r w:rsidRPr="00FC78D8">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C78D8" w14:paraId="430D3EB5" w14:textId="77777777" w:rsidTr="005E4659">
        <w:tc>
          <w:tcPr>
            <w:tcW w:w="1908" w:type="dxa"/>
          </w:tcPr>
          <w:p w14:paraId="3107F566" w14:textId="77777777" w:rsidR="00914E26" w:rsidRPr="00FC78D8" w:rsidRDefault="00914E26" w:rsidP="00414698">
            <w:pPr>
              <w:pStyle w:val="Tableheading"/>
              <w:rPr>
                <w:lang w:val="en-GB"/>
              </w:rPr>
            </w:pPr>
            <w:r w:rsidRPr="00FC78D8">
              <w:rPr>
                <w:lang w:val="en-GB"/>
              </w:rPr>
              <w:t>Date</w:t>
            </w:r>
          </w:p>
        </w:tc>
        <w:tc>
          <w:tcPr>
            <w:tcW w:w="3576" w:type="dxa"/>
          </w:tcPr>
          <w:p w14:paraId="195E253F" w14:textId="77777777" w:rsidR="00914E26" w:rsidRPr="00FC78D8" w:rsidRDefault="00914E26" w:rsidP="00414698">
            <w:pPr>
              <w:pStyle w:val="Tableheading"/>
              <w:rPr>
                <w:lang w:val="en-GB"/>
              </w:rPr>
            </w:pPr>
            <w:r w:rsidRPr="00FC78D8">
              <w:rPr>
                <w:lang w:val="en-GB"/>
              </w:rPr>
              <w:t>Page / Section Revised</w:t>
            </w:r>
          </w:p>
        </w:tc>
        <w:tc>
          <w:tcPr>
            <w:tcW w:w="5001" w:type="dxa"/>
          </w:tcPr>
          <w:p w14:paraId="4BC79789" w14:textId="77777777" w:rsidR="00914E26" w:rsidRPr="00FC78D8" w:rsidRDefault="00914E26" w:rsidP="00414698">
            <w:pPr>
              <w:pStyle w:val="Tableheading"/>
              <w:rPr>
                <w:lang w:val="en-GB"/>
              </w:rPr>
            </w:pPr>
            <w:r w:rsidRPr="00FC78D8">
              <w:rPr>
                <w:lang w:val="en-GB"/>
              </w:rPr>
              <w:t>Requirement for Revision</w:t>
            </w:r>
          </w:p>
        </w:tc>
      </w:tr>
      <w:tr w:rsidR="005E4659" w:rsidRPr="00FC78D8" w14:paraId="6C9FFC42" w14:textId="77777777" w:rsidTr="005E4659">
        <w:trPr>
          <w:trHeight w:val="851"/>
        </w:trPr>
        <w:tc>
          <w:tcPr>
            <w:tcW w:w="1908" w:type="dxa"/>
            <w:vAlign w:val="center"/>
          </w:tcPr>
          <w:p w14:paraId="6E2B7AB8" w14:textId="77777777" w:rsidR="00914E26" w:rsidRPr="00FC78D8" w:rsidRDefault="00914E26" w:rsidP="00914E26">
            <w:pPr>
              <w:pStyle w:val="Tabletext"/>
            </w:pPr>
          </w:p>
        </w:tc>
        <w:tc>
          <w:tcPr>
            <w:tcW w:w="3576" w:type="dxa"/>
            <w:vAlign w:val="center"/>
          </w:tcPr>
          <w:p w14:paraId="150FE44D" w14:textId="77777777" w:rsidR="00914E26" w:rsidRPr="00FC78D8" w:rsidRDefault="00914E26" w:rsidP="00914E26">
            <w:pPr>
              <w:pStyle w:val="Tabletext"/>
            </w:pPr>
          </w:p>
        </w:tc>
        <w:tc>
          <w:tcPr>
            <w:tcW w:w="5001" w:type="dxa"/>
            <w:vAlign w:val="center"/>
          </w:tcPr>
          <w:p w14:paraId="1DB61067" w14:textId="77777777" w:rsidR="00914E26" w:rsidRPr="00FC78D8" w:rsidRDefault="00914E26" w:rsidP="00914E26">
            <w:pPr>
              <w:pStyle w:val="Tabletext"/>
            </w:pPr>
          </w:p>
        </w:tc>
      </w:tr>
      <w:tr w:rsidR="005E4659" w:rsidRPr="00FC78D8" w14:paraId="1B9351AC" w14:textId="77777777" w:rsidTr="005E4659">
        <w:trPr>
          <w:trHeight w:val="851"/>
        </w:trPr>
        <w:tc>
          <w:tcPr>
            <w:tcW w:w="1908" w:type="dxa"/>
            <w:vAlign w:val="center"/>
          </w:tcPr>
          <w:p w14:paraId="509D5CB2" w14:textId="77777777" w:rsidR="00914E26" w:rsidRPr="00FC78D8" w:rsidRDefault="00914E26" w:rsidP="00914E26">
            <w:pPr>
              <w:pStyle w:val="Tabletext"/>
            </w:pPr>
          </w:p>
        </w:tc>
        <w:tc>
          <w:tcPr>
            <w:tcW w:w="3576" w:type="dxa"/>
            <w:vAlign w:val="center"/>
          </w:tcPr>
          <w:p w14:paraId="3FFA0815" w14:textId="77777777" w:rsidR="00914E26" w:rsidRPr="00FC78D8" w:rsidRDefault="00914E26" w:rsidP="00914E26">
            <w:pPr>
              <w:pStyle w:val="Tabletext"/>
            </w:pPr>
          </w:p>
        </w:tc>
        <w:tc>
          <w:tcPr>
            <w:tcW w:w="5001" w:type="dxa"/>
            <w:vAlign w:val="center"/>
          </w:tcPr>
          <w:p w14:paraId="7614EB49" w14:textId="77777777" w:rsidR="00914E26" w:rsidRPr="00FC78D8" w:rsidRDefault="00914E26" w:rsidP="00914E26">
            <w:pPr>
              <w:pStyle w:val="Tabletext"/>
            </w:pPr>
          </w:p>
        </w:tc>
      </w:tr>
      <w:tr w:rsidR="005E4659" w:rsidRPr="00FC78D8" w14:paraId="43EE0388" w14:textId="77777777" w:rsidTr="005E4659">
        <w:trPr>
          <w:trHeight w:val="851"/>
        </w:trPr>
        <w:tc>
          <w:tcPr>
            <w:tcW w:w="1908" w:type="dxa"/>
            <w:vAlign w:val="center"/>
          </w:tcPr>
          <w:p w14:paraId="7DB0FA96" w14:textId="77777777" w:rsidR="00914E26" w:rsidRPr="00FC78D8" w:rsidRDefault="00914E26" w:rsidP="00914E26">
            <w:pPr>
              <w:pStyle w:val="Tabletext"/>
            </w:pPr>
          </w:p>
        </w:tc>
        <w:tc>
          <w:tcPr>
            <w:tcW w:w="3576" w:type="dxa"/>
            <w:vAlign w:val="center"/>
          </w:tcPr>
          <w:p w14:paraId="098A5B29" w14:textId="77777777" w:rsidR="00914E26" w:rsidRPr="00FC78D8" w:rsidRDefault="00914E26" w:rsidP="00914E26">
            <w:pPr>
              <w:pStyle w:val="Tabletext"/>
            </w:pPr>
          </w:p>
        </w:tc>
        <w:tc>
          <w:tcPr>
            <w:tcW w:w="5001" w:type="dxa"/>
            <w:vAlign w:val="center"/>
          </w:tcPr>
          <w:p w14:paraId="1BD7E161" w14:textId="77777777" w:rsidR="00914E26" w:rsidRPr="00FC78D8" w:rsidRDefault="00914E26" w:rsidP="00914E26">
            <w:pPr>
              <w:pStyle w:val="Tabletext"/>
            </w:pPr>
          </w:p>
        </w:tc>
      </w:tr>
      <w:tr w:rsidR="005E4659" w:rsidRPr="00FC78D8" w14:paraId="73C40370" w14:textId="77777777" w:rsidTr="005E4659">
        <w:trPr>
          <w:trHeight w:val="851"/>
        </w:trPr>
        <w:tc>
          <w:tcPr>
            <w:tcW w:w="1908" w:type="dxa"/>
            <w:vAlign w:val="center"/>
          </w:tcPr>
          <w:p w14:paraId="1D0A4237" w14:textId="77777777" w:rsidR="00914E26" w:rsidRPr="00FC78D8" w:rsidRDefault="00914E26" w:rsidP="00914E26">
            <w:pPr>
              <w:pStyle w:val="Tabletext"/>
            </w:pPr>
          </w:p>
        </w:tc>
        <w:tc>
          <w:tcPr>
            <w:tcW w:w="3576" w:type="dxa"/>
            <w:vAlign w:val="center"/>
          </w:tcPr>
          <w:p w14:paraId="2D9AE83C" w14:textId="77777777" w:rsidR="00914E26" w:rsidRPr="00FC78D8" w:rsidRDefault="00914E26" w:rsidP="00914E26">
            <w:pPr>
              <w:pStyle w:val="Tabletext"/>
            </w:pPr>
          </w:p>
        </w:tc>
        <w:tc>
          <w:tcPr>
            <w:tcW w:w="5001" w:type="dxa"/>
            <w:vAlign w:val="center"/>
          </w:tcPr>
          <w:p w14:paraId="2ACC1EBD" w14:textId="77777777" w:rsidR="00914E26" w:rsidRPr="00FC78D8" w:rsidRDefault="00914E26" w:rsidP="00914E26">
            <w:pPr>
              <w:pStyle w:val="Tabletext"/>
            </w:pPr>
          </w:p>
        </w:tc>
      </w:tr>
      <w:tr w:rsidR="005E4659" w:rsidRPr="00FC78D8" w14:paraId="50D639EB" w14:textId="77777777" w:rsidTr="005E4659">
        <w:trPr>
          <w:trHeight w:val="851"/>
        </w:trPr>
        <w:tc>
          <w:tcPr>
            <w:tcW w:w="1908" w:type="dxa"/>
            <w:vAlign w:val="center"/>
          </w:tcPr>
          <w:p w14:paraId="41C4C42B" w14:textId="77777777" w:rsidR="00914E26" w:rsidRPr="00FC78D8" w:rsidRDefault="00914E26" w:rsidP="00914E26">
            <w:pPr>
              <w:pStyle w:val="Tabletext"/>
            </w:pPr>
          </w:p>
        </w:tc>
        <w:tc>
          <w:tcPr>
            <w:tcW w:w="3576" w:type="dxa"/>
            <w:vAlign w:val="center"/>
          </w:tcPr>
          <w:p w14:paraId="34A66F6D" w14:textId="77777777" w:rsidR="00914E26" w:rsidRPr="00FC78D8" w:rsidRDefault="00914E26" w:rsidP="00914E26">
            <w:pPr>
              <w:pStyle w:val="Tabletext"/>
            </w:pPr>
          </w:p>
        </w:tc>
        <w:tc>
          <w:tcPr>
            <w:tcW w:w="5001" w:type="dxa"/>
            <w:vAlign w:val="center"/>
          </w:tcPr>
          <w:p w14:paraId="700D7F36" w14:textId="77777777" w:rsidR="00914E26" w:rsidRPr="00FC78D8" w:rsidRDefault="00914E26" w:rsidP="00914E26">
            <w:pPr>
              <w:pStyle w:val="Tabletext"/>
            </w:pPr>
          </w:p>
        </w:tc>
      </w:tr>
      <w:tr w:rsidR="005E4659" w:rsidRPr="00FC78D8" w14:paraId="77E709EA" w14:textId="77777777" w:rsidTr="005E4659">
        <w:trPr>
          <w:trHeight w:val="851"/>
        </w:trPr>
        <w:tc>
          <w:tcPr>
            <w:tcW w:w="1908" w:type="dxa"/>
            <w:vAlign w:val="center"/>
          </w:tcPr>
          <w:p w14:paraId="4578DD96" w14:textId="77777777" w:rsidR="00914E26" w:rsidRPr="00FC78D8" w:rsidRDefault="00914E26" w:rsidP="00914E26">
            <w:pPr>
              <w:pStyle w:val="Tabletext"/>
            </w:pPr>
          </w:p>
        </w:tc>
        <w:tc>
          <w:tcPr>
            <w:tcW w:w="3576" w:type="dxa"/>
            <w:vAlign w:val="center"/>
          </w:tcPr>
          <w:p w14:paraId="48D9AEF0" w14:textId="77777777" w:rsidR="00914E26" w:rsidRPr="00FC78D8" w:rsidRDefault="00914E26" w:rsidP="00914E26">
            <w:pPr>
              <w:pStyle w:val="Tabletext"/>
            </w:pPr>
          </w:p>
        </w:tc>
        <w:tc>
          <w:tcPr>
            <w:tcW w:w="5001" w:type="dxa"/>
            <w:vAlign w:val="center"/>
          </w:tcPr>
          <w:p w14:paraId="62191928" w14:textId="77777777" w:rsidR="00914E26" w:rsidRPr="00FC78D8" w:rsidRDefault="00914E26" w:rsidP="00914E26">
            <w:pPr>
              <w:pStyle w:val="Tabletext"/>
            </w:pPr>
          </w:p>
        </w:tc>
      </w:tr>
      <w:tr w:rsidR="005E4659" w:rsidRPr="00FC78D8" w14:paraId="5CE7C674" w14:textId="77777777" w:rsidTr="005E4659">
        <w:trPr>
          <w:trHeight w:val="851"/>
        </w:trPr>
        <w:tc>
          <w:tcPr>
            <w:tcW w:w="1908" w:type="dxa"/>
            <w:vAlign w:val="center"/>
          </w:tcPr>
          <w:p w14:paraId="458C1F89" w14:textId="77777777" w:rsidR="00914E26" w:rsidRPr="00FC78D8" w:rsidRDefault="00914E26" w:rsidP="00914E26">
            <w:pPr>
              <w:pStyle w:val="Tabletext"/>
            </w:pPr>
          </w:p>
        </w:tc>
        <w:tc>
          <w:tcPr>
            <w:tcW w:w="3576" w:type="dxa"/>
            <w:vAlign w:val="center"/>
          </w:tcPr>
          <w:p w14:paraId="2BA2AD74" w14:textId="77777777" w:rsidR="00914E26" w:rsidRPr="00FC78D8" w:rsidRDefault="00914E26" w:rsidP="00914E26">
            <w:pPr>
              <w:pStyle w:val="Tabletext"/>
            </w:pPr>
          </w:p>
        </w:tc>
        <w:tc>
          <w:tcPr>
            <w:tcW w:w="5001" w:type="dxa"/>
            <w:vAlign w:val="center"/>
          </w:tcPr>
          <w:p w14:paraId="1AE4F716" w14:textId="77777777" w:rsidR="00914E26" w:rsidRPr="00FC78D8" w:rsidRDefault="00914E26" w:rsidP="00914E26">
            <w:pPr>
              <w:pStyle w:val="Tabletext"/>
            </w:pPr>
          </w:p>
        </w:tc>
      </w:tr>
    </w:tbl>
    <w:p w14:paraId="584BE115" w14:textId="10FBC064" w:rsidR="00914E26" w:rsidRPr="00FC78D8" w:rsidRDefault="00914E26" w:rsidP="00D74AE1"/>
    <w:p w14:paraId="429097EE" w14:textId="77777777" w:rsidR="005E4659" w:rsidRPr="00FC78D8" w:rsidRDefault="005E4659" w:rsidP="00914E26">
      <w:pPr>
        <w:spacing w:after="200" w:line="276" w:lineRule="auto"/>
        <w:sectPr w:rsidR="005E4659" w:rsidRPr="00FC78D8" w:rsidSect="00C716E5">
          <w:headerReference w:type="default" r:id="rId13"/>
          <w:footerReference w:type="default" r:id="rId14"/>
          <w:pgSz w:w="11906" w:h="16838" w:code="9"/>
          <w:pgMar w:top="567" w:right="794" w:bottom="567" w:left="907" w:header="567" w:footer="850" w:gutter="0"/>
          <w:cols w:space="708"/>
          <w:docGrid w:linePitch="360"/>
        </w:sectPr>
      </w:pPr>
    </w:p>
    <w:p w14:paraId="734921C4" w14:textId="77777777" w:rsidR="003F4581" w:rsidRDefault="004A4EC4">
      <w:pPr>
        <w:pStyle w:val="TOC1"/>
        <w:rPr>
          <w:rFonts w:eastAsiaTheme="minorEastAsia"/>
          <w:b w:val="0"/>
          <w:color w:val="auto"/>
          <w:sz w:val="24"/>
          <w:szCs w:val="24"/>
          <w:lang w:val="en-US"/>
        </w:rPr>
      </w:pPr>
      <w:r w:rsidRPr="00FC78D8">
        <w:rPr>
          <w:rFonts w:eastAsia="Times New Roman" w:cs="Times New Roman"/>
          <w:b w:val="0"/>
          <w:noProof w:val="0"/>
          <w:szCs w:val="20"/>
        </w:rPr>
        <w:lastRenderedPageBreak/>
        <w:fldChar w:fldCharType="begin"/>
      </w:r>
      <w:r w:rsidRPr="00FC78D8">
        <w:rPr>
          <w:rFonts w:eastAsia="Times New Roman" w:cs="Times New Roman"/>
          <w:b w:val="0"/>
          <w:noProof w:val="0"/>
          <w:szCs w:val="20"/>
        </w:rPr>
        <w:instrText xml:space="preserve"> TOC \o "1-3" \t "Annex,4,Appendix,5" </w:instrText>
      </w:r>
      <w:r w:rsidRPr="00FC78D8">
        <w:rPr>
          <w:rFonts w:eastAsia="Times New Roman" w:cs="Times New Roman"/>
          <w:b w:val="0"/>
          <w:noProof w:val="0"/>
          <w:szCs w:val="20"/>
        </w:rPr>
        <w:fldChar w:fldCharType="separate"/>
      </w:r>
      <w:r w:rsidR="003F4581" w:rsidRPr="00A72BE5">
        <w:t>1.</w:t>
      </w:r>
      <w:r w:rsidR="003F4581">
        <w:rPr>
          <w:rFonts w:eastAsiaTheme="minorEastAsia"/>
          <w:b w:val="0"/>
          <w:color w:val="auto"/>
          <w:sz w:val="24"/>
          <w:szCs w:val="24"/>
          <w:lang w:val="en-US"/>
        </w:rPr>
        <w:tab/>
      </w:r>
      <w:r w:rsidR="003F4581">
        <w:t>INTRODUCTION</w:t>
      </w:r>
      <w:r w:rsidR="003F4581">
        <w:tab/>
      </w:r>
      <w:r w:rsidR="003F4581">
        <w:fldChar w:fldCharType="begin"/>
      </w:r>
      <w:r w:rsidR="003F4581">
        <w:instrText xml:space="preserve"> PAGEREF _Toc445825069 \h </w:instrText>
      </w:r>
      <w:r w:rsidR="003F4581">
        <w:fldChar w:fldCharType="separate"/>
      </w:r>
      <w:r w:rsidR="003F4581">
        <w:t>6</w:t>
      </w:r>
      <w:r w:rsidR="003F4581">
        <w:fldChar w:fldCharType="end"/>
      </w:r>
    </w:p>
    <w:p w14:paraId="57A14C25" w14:textId="77777777" w:rsidR="003F4581" w:rsidRDefault="003F4581">
      <w:pPr>
        <w:pStyle w:val="TOC1"/>
        <w:rPr>
          <w:rFonts w:eastAsiaTheme="minorEastAsia"/>
          <w:b w:val="0"/>
          <w:color w:val="auto"/>
          <w:sz w:val="24"/>
          <w:szCs w:val="24"/>
          <w:lang w:val="en-US"/>
        </w:rPr>
      </w:pPr>
      <w:r w:rsidRPr="00A72BE5">
        <w:t>2.</w:t>
      </w:r>
      <w:r>
        <w:rPr>
          <w:rFonts w:eastAsiaTheme="minorEastAsia"/>
          <w:b w:val="0"/>
          <w:color w:val="auto"/>
          <w:sz w:val="24"/>
          <w:szCs w:val="24"/>
          <w:lang w:val="en-US"/>
        </w:rPr>
        <w:tab/>
      </w:r>
      <w:r w:rsidRPr="00A72BE5">
        <w:t>SELECTION OF THE AIS UNIT</w:t>
      </w:r>
      <w:r>
        <w:tab/>
      </w:r>
      <w:r>
        <w:fldChar w:fldCharType="begin"/>
      </w:r>
      <w:r>
        <w:instrText xml:space="preserve"> PAGEREF _Toc445825070 \h </w:instrText>
      </w:r>
      <w:r>
        <w:fldChar w:fldCharType="separate"/>
      </w:r>
      <w:r>
        <w:t>6</w:t>
      </w:r>
      <w:r>
        <w:fldChar w:fldCharType="end"/>
      </w:r>
    </w:p>
    <w:p w14:paraId="61F30FAA" w14:textId="77777777" w:rsidR="003F4581" w:rsidRDefault="003F4581">
      <w:pPr>
        <w:pStyle w:val="TOC2"/>
        <w:rPr>
          <w:rFonts w:eastAsiaTheme="minorEastAsia"/>
          <w:color w:val="auto"/>
          <w:sz w:val="24"/>
          <w:szCs w:val="24"/>
          <w:lang w:val="en-US"/>
        </w:rPr>
      </w:pPr>
      <w:r w:rsidRPr="00A72BE5">
        <w:t>2.1.</w:t>
      </w:r>
      <w:r>
        <w:rPr>
          <w:rFonts w:eastAsiaTheme="minorEastAsia"/>
          <w:color w:val="auto"/>
          <w:sz w:val="24"/>
          <w:szCs w:val="24"/>
          <w:lang w:val="en-US"/>
        </w:rPr>
        <w:tab/>
      </w:r>
      <w:r w:rsidRPr="00A72BE5">
        <w:t>AIS-AtoN type</w:t>
      </w:r>
      <w:r>
        <w:tab/>
      </w:r>
      <w:r>
        <w:fldChar w:fldCharType="begin"/>
      </w:r>
      <w:r>
        <w:instrText xml:space="preserve"> PAGEREF _Toc445825071 \h </w:instrText>
      </w:r>
      <w:r>
        <w:fldChar w:fldCharType="separate"/>
      </w:r>
      <w:r>
        <w:t>6</w:t>
      </w:r>
      <w:r>
        <w:fldChar w:fldCharType="end"/>
      </w:r>
    </w:p>
    <w:p w14:paraId="44ACDFFF"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2.1.1.</w:t>
      </w:r>
      <w:r>
        <w:rPr>
          <w:rFonts w:eastAsiaTheme="minorEastAsia"/>
          <w:noProof/>
          <w:sz w:val="24"/>
          <w:szCs w:val="24"/>
          <w:lang w:val="en-US"/>
        </w:rPr>
        <w:tab/>
      </w:r>
      <w:r w:rsidRPr="00A72BE5">
        <w:rPr>
          <w:noProof/>
        </w:rPr>
        <w:t>Type 1</w:t>
      </w:r>
      <w:r>
        <w:rPr>
          <w:noProof/>
        </w:rPr>
        <w:tab/>
      </w:r>
      <w:r>
        <w:rPr>
          <w:noProof/>
        </w:rPr>
        <w:fldChar w:fldCharType="begin"/>
      </w:r>
      <w:r>
        <w:rPr>
          <w:noProof/>
        </w:rPr>
        <w:instrText xml:space="preserve"> PAGEREF _Toc445825072 \h </w:instrText>
      </w:r>
      <w:r>
        <w:rPr>
          <w:noProof/>
        </w:rPr>
      </w:r>
      <w:r>
        <w:rPr>
          <w:noProof/>
        </w:rPr>
        <w:fldChar w:fldCharType="separate"/>
      </w:r>
      <w:r>
        <w:rPr>
          <w:noProof/>
        </w:rPr>
        <w:t>6</w:t>
      </w:r>
      <w:r>
        <w:rPr>
          <w:noProof/>
        </w:rPr>
        <w:fldChar w:fldCharType="end"/>
      </w:r>
    </w:p>
    <w:p w14:paraId="371A216A"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2.1.2.</w:t>
      </w:r>
      <w:r>
        <w:rPr>
          <w:rFonts w:eastAsiaTheme="minorEastAsia"/>
          <w:noProof/>
          <w:sz w:val="24"/>
          <w:szCs w:val="24"/>
          <w:lang w:val="en-US"/>
        </w:rPr>
        <w:tab/>
      </w:r>
      <w:r w:rsidRPr="00A72BE5">
        <w:rPr>
          <w:noProof/>
        </w:rPr>
        <w:t>Type 2</w:t>
      </w:r>
      <w:r>
        <w:rPr>
          <w:noProof/>
        </w:rPr>
        <w:tab/>
      </w:r>
      <w:r>
        <w:rPr>
          <w:noProof/>
        </w:rPr>
        <w:fldChar w:fldCharType="begin"/>
      </w:r>
      <w:r>
        <w:rPr>
          <w:noProof/>
        </w:rPr>
        <w:instrText xml:space="preserve"> PAGEREF _Toc445825073 \h </w:instrText>
      </w:r>
      <w:r>
        <w:rPr>
          <w:noProof/>
        </w:rPr>
      </w:r>
      <w:r>
        <w:rPr>
          <w:noProof/>
        </w:rPr>
        <w:fldChar w:fldCharType="separate"/>
      </w:r>
      <w:r>
        <w:rPr>
          <w:noProof/>
        </w:rPr>
        <w:t>6</w:t>
      </w:r>
      <w:r>
        <w:rPr>
          <w:noProof/>
        </w:rPr>
        <w:fldChar w:fldCharType="end"/>
      </w:r>
    </w:p>
    <w:p w14:paraId="0080A8F1"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2.1.3.</w:t>
      </w:r>
      <w:r>
        <w:rPr>
          <w:rFonts w:eastAsiaTheme="minorEastAsia"/>
          <w:noProof/>
          <w:sz w:val="24"/>
          <w:szCs w:val="24"/>
          <w:lang w:val="en-US"/>
        </w:rPr>
        <w:tab/>
      </w:r>
      <w:r w:rsidRPr="00A72BE5">
        <w:rPr>
          <w:noProof/>
        </w:rPr>
        <w:t>Type 3</w:t>
      </w:r>
      <w:r>
        <w:rPr>
          <w:noProof/>
        </w:rPr>
        <w:tab/>
      </w:r>
      <w:r>
        <w:rPr>
          <w:noProof/>
        </w:rPr>
        <w:fldChar w:fldCharType="begin"/>
      </w:r>
      <w:r>
        <w:rPr>
          <w:noProof/>
        </w:rPr>
        <w:instrText xml:space="preserve"> PAGEREF _Toc445825074 \h </w:instrText>
      </w:r>
      <w:r>
        <w:rPr>
          <w:noProof/>
        </w:rPr>
      </w:r>
      <w:r>
        <w:rPr>
          <w:noProof/>
        </w:rPr>
        <w:fldChar w:fldCharType="separate"/>
      </w:r>
      <w:r>
        <w:rPr>
          <w:noProof/>
        </w:rPr>
        <w:t>6</w:t>
      </w:r>
      <w:r>
        <w:rPr>
          <w:noProof/>
        </w:rPr>
        <w:fldChar w:fldCharType="end"/>
      </w:r>
    </w:p>
    <w:p w14:paraId="62DDD953" w14:textId="77777777" w:rsidR="003F4581" w:rsidRDefault="003F4581">
      <w:pPr>
        <w:pStyle w:val="TOC2"/>
        <w:rPr>
          <w:rFonts w:eastAsiaTheme="minorEastAsia"/>
          <w:color w:val="auto"/>
          <w:sz w:val="24"/>
          <w:szCs w:val="24"/>
          <w:lang w:val="en-US"/>
        </w:rPr>
      </w:pPr>
      <w:r w:rsidRPr="00A72BE5">
        <w:t>2.2.</w:t>
      </w:r>
      <w:r>
        <w:rPr>
          <w:rFonts w:eastAsiaTheme="minorEastAsia"/>
          <w:color w:val="auto"/>
          <w:sz w:val="24"/>
          <w:szCs w:val="24"/>
          <w:lang w:val="en-US"/>
        </w:rPr>
        <w:tab/>
      </w:r>
      <w:r w:rsidRPr="00A72BE5">
        <w:t>Messages</w:t>
      </w:r>
      <w:r>
        <w:tab/>
      </w:r>
      <w:r>
        <w:fldChar w:fldCharType="begin"/>
      </w:r>
      <w:r>
        <w:instrText xml:space="preserve"> PAGEREF _Toc445825075 \h </w:instrText>
      </w:r>
      <w:r>
        <w:fldChar w:fldCharType="separate"/>
      </w:r>
      <w:r>
        <w:t>6</w:t>
      </w:r>
      <w:r>
        <w:fldChar w:fldCharType="end"/>
      </w:r>
    </w:p>
    <w:p w14:paraId="73E732B2"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2.2.1.</w:t>
      </w:r>
      <w:r>
        <w:rPr>
          <w:rFonts w:eastAsiaTheme="minorEastAsia"/>
          <w:noProof/>
          <w:sz w:val="24"/>
          <w:szCs w:val="24"/>
          <w:lang w:val="en-US"/>
        </w:rPr>
        <w:tab/>
      </w:r>
      <w:r w:rsidRPr="00A72BE5">
        <w:rPr>
          <w:noProof/>
        </w:rPr>
        <w:t>Message 6</w:t>
      </w:r>
      <w:r>
        <w:rPr>
          <w:noProof/>
        </w:rPr>
        <w:tab/>
      </w:r>
      <w:r>
        <w:rPr>
          <w:noProof/>
        </w:rPr>
        <w:fldChar w:fldCharType="begin"/>
      </w:r>
      <w:r>
        <w:rPr>
          <w:noProof/>
        </w:rPr>
        <w:instrText xml:space="preserve"> PAGEREF _Toc445825076 \h </w:instrText>
      </w:r>
      <w:r>
        <w:rPr>
          <w:noProof/>
        </w:rPr>
      </w:r>
      <w:r>
        <w:rPr>
          <w:noProof/>
        </w:rPr>
        <w:fldChar w:fldCharType="separate"/>
      </w:r>
      <w:r>
        <w:rPr>
          <w:noProof/>
        </w:rPr>
        <w:t>7</w:t>
      </w:r>
      <w:r>
        <w:rPr>
          <w:noProof/>
        </w:rPr>
        <w:fldChar w:fldCharType="end"/>
      </w:r>
    </w:p>
    <w:p w14:paraId="0790D166"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2.2.2.</w:t>
      </w:r>
      <w:r>
        <w:rPr>
          <w:rFonts w:eastAsiaTheme="minorEastAsia"/>
          <w:noProof/>
          <w:sz w:val="24"/>
          <w:szCs w:val="24"/>
          <w:lang w:val="en-US"/>
        </w:rPr>
        <w:tab/>
      </w:r>
      <w:r w:rsidRPr="00A72BE5">
        <w:rPr>
          <w:noProof/>
        </w:rPr>
        <w:t>Message 8</w:t>
      </w:r>
      <w:r>
        <w:rPr>
          <w:noProof/>
        </w:rPr>
        <w:tab/>
      </w:r>
      <w:r>
        <w:rPr>
          <w:noProof/>
        </w:rPr>
        <w:fldChar w:fldCharType="begin"/>
      </w:r>
      <w:r>
        <w:rPr>
          <w:noProof/>
        </w:rPr>
        <w:instrText xml:space="preserve"> PAGEREF _Toc445825077 \h </w:instrText>
      </w:r>
      <w:r>
        <w:rPr>
          <w:noProof/>
        </w:rPr>
      </w:r>
      <w:r>
        <w:rPr>
          <w:noProof/>
        </w:rPr>
        <w:fldChar w:fldCharType="separate"/>
      </w:r>
      <w:r>
        <w:rPr>
          <w:noProof/>
        </w:rPr>
        <w:t>7</w:t>
      </w:r>
      <w:r>
        <w:rPr>
          <w:noProof/>
        </w:rPr>
        <w:fldChar w:fldCharType="end"/>
      </w:r>
    </w:p>
    <w:p w14:paraId="59BDFDE9"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2.2.3.</w:t>
      </w:r>
      <w:r>
        <w:rPr>
          <w:rFonts w:eastAsiaTheme="minorEastAsia"/>
          <w:noProof/>
          <w:sz w:val="24"/>
          <w:szCs w:val="24"/>
          <w:lang w:val="en-US"/>
        </w:rPr>
        <w:tab/>
      </w:r>
      <w:r w:rsidRPr="00A72BE5">
        <w:rPr>
          <w:noProof/>
        </w:rPr>
        <w:t>Message 21</w:t>
      </w:r>
      <w:r>
        <w:rPr>
          <w:noProof/>
        </w:rPr>
        <w:tab/>
      </w:r>
      <w:r>
        <w:rPr>
          <w:noProof/>
        </w:rPr>
        <w:fldChar w:fldCharType="begin"/>
      </w:r>
      <w:r>
        <w:rPr>
          <w:noProof/>
        </w:rPr>
        <w:instrText xml:space="preserve"> PAGEREF _Toc445825078 \h </w:instrText>
      </w:r>
      <w:r>
        <w:rPr>
          <w:noProof/>
        </w:rPr>
      </w:r>
      <w:r>
        <w:rPr>
          <w:noProof/>
        </w:rPr>
        <w:fldChar w:fldCharType="separate"/>
      </w:r>
      <w:r>
        <w:rPr>
          <w:noProof/>
        </w:rPr>
        <w:t>7</w:t>
      </w:r>
      <w:r>
        <w:rPr>
          <w:noProof/>
        </w:rPr>
        <w:fldChar w:fldCharType="end"/>
      </w:r>
    </w:p>
    <w:p w14:paraId="68C2B4E6"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2.2.4.</w:t>
      </w:r>
      <w:r>
        <w:rPr>
          <w:rFonts w:eastAsiaTheme="minorEastAsia"/>
          <w:noProof/>
          <w:sz w:val="24"/>
          <w:szCs w:val="24"/>
          <w:lang w:val="en-US"/>
        </w:rPr>
        <w:tab/>
      </w:r>
      <w:r w:rsidRPr="00A72BE5">
        <w:rPr>
          <w:noProof/>
        </w:rPr>
        <w:t>Message 25</w:t>
      </w:r>
      <w:r>
        <w:rPr>
          <w:noProof/>
        </w:rPr>
        <w:tab/>
      </w:r>
      <w:r>
        <w:rPr>
          <w:noProof/>
        </w:rPr>
        <w:fldChar w:fldCharType="begin"/>
      </w:r>
      <w:r>
        <w:rPr>
          <w:noProof/>
        </w:rPr>
        <w:instrText xml:space="preserve"> PAGEREF _Toc445825079 \h </w:instrText>
      </w:r>
      <w:r>
        <w:rPr>
          <w:noProof/>
        </w:rPr>
      </w:r>
      <w:r>
        <w:rPr>
          <w:noProof/>
        </w:rPr>
        <w:fldChar w:fldCharType="separate"/>
      </w:r>
      <w:r>
        <w:rPr>
          <w:noProof/>
        </w:rPr>
        <w:t>8</w:t>
      </w:r>
      <w:r>
        <w:rPr>
          <w:noProof/>
        </w:rPr>
        <w:fldChar w:fldCharType="end"/>
      </w:r>
    </w:p>
    <w:p w14:paraId="10A2D2EB"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2.2.5.</w:t>
      </w:r>
      <w:r>
        <w:rPr>
          <w:rFonts w:eastAsiaTheme="minorEastAsia"/>
          <w:noProof/>
          <w:sz w:val="24"/>
          <w:szCs w:val="24"/>
          <w:lang w:val="en-US"/>
        </w:rPr>
        <w:tab/>
      </w:r>
      <w:r w:rsidRPr="00A72BE5">
        <w:rPr>
          <w:noProof/>
        </w:rPr>
        <w:t>Message 26</w:t>
      </w:r>
      <w:r>
        <w:rPr>
          <w:noProof/>
        </w:rPr>
        <w:tab/>
      </w:r>
      <w:r>
        <w:rPr>
          <w:noProof/>
        </w:rPr>
        <w:fldChar w:fldCharType="begin"/>
      </w:r>
      <w:r>
        <w:rPr>
          <w:noProof/>
        </w:rPr>
        <w:instrText xml:space="preserve"> PAGEREF _Toc445825080 \h </w:instrText>
      </w:r>
      <w:r>
        <w:rPr>
          <w:noProof/>
        </w:rPr>
      </w:r>
      <w:r>
        <w:rPr>
          <w:noProof/>
        </w:rPr>
        <w:fldChar w:fldCharType="separate"/>
      </w:r>
      <w:r>
        <w:rPr>
          <w:noProof/>
        </w:rPr>
        <w:t>8</w:t>
      </w:r>
      <w:r>
        <w:rPr>
          <w:noProof/>
        </w:rPr>
        <w:fldChar w:fldCharType="end"/>
      </w:r>
    </w:p>
    <w:p w14:paraId="51824268"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2.2.6.</w:t>
      </w:r>
      <w:r>
        <w:rPr>
          <w:rFonts w:eastAsiaTheme="minorEastAsia"/>
          <w:noProof/>
          <w:sz w:val="24"/>
          <w:szCs w:val="24"/>
          <w:lang w:val="en-US"/>
        </w:rPr>
        <w:tab/>
      </w:r>
      <w:r w:rsidRPr="00A72BE5">
        <w:rPr>
          <w:noProof/>
        </w:rPr>
        <w:t>Message Protocols</w:t>
      </w:r>
      <w:r>
        <w:rPr>
          <w:noProof/>
        </w:rPr>
        <w:tab/>
      </w:r>
      <w:r>
        <w:rPr>
          <w:noProof/>
        </w:rPr>
        <w:fldChar w:fldCharType="begin"/>
      </w:r>
      <w:r>
        <w:rPr>
          <w:noProof/>
        </w:rPr>
        <w:instrText xml:space="preserve"> PAGEREF _Toc445825081 \h </w:instrText>
      </w:r>
      <w:r>
        <w:rPr>
          <w:noProof/>
        </w:rPr>
      </w:r>
      <w:r>
        <w:rPr>
          <w:noProof/>
        </w:rPr>
        <w:fldChar w:fldCharType="separate"/>
      </w:r>
      <w:r>
        <w:rPr>
          <w:noProof/>
        </w:rPr>
        <w:t>8</w:t>
      </w:r>
      <w:r>
        <w:rPr>
          <w:noProof/>
        </w:rPr>
        <w:fldChar w:fldCharType="end"/>
      </w:r>
    </w:p>
    <w:p w14:paraId="0D3A8319"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2.2.7.</w:t>
      </w:r>
      <w:r>
        <w:rPr>
          <w:rFonts w:eastAsiaTheme="minorEastAsia"/>
          <w:noProof/>
          <w:sz w:val="24"/>
          <w:szCs w:val="24"/>
          <w:lang w:val="en-US"/>
        </w:rPr>
        <w:tab/>
      </w:r>
      <w:r w:rsidRPr="00A72BE5">
        <w:rPr>
          <w:noProof/>
        </w:rPr>
        <w:t>Position fixing devices</w:t>
      </w:r>
      <w:r>
        <w:rPr>
          <w:noProof/>
        </w:rPr>
        <w:tab/>
      </w:r>
      <w:r>
        <w:rPr>
          <w:noProof/>
        </w:rPr>
        <w:fldChar w:fldCharType="begin"/>
      </w:r>
      <w:r>
        <w:rPr>
          <w:noProof/>
        </w:rPr>
        <w:instrText xml:space="preserve"> PAGEREF _Toc445825082 \h </w:instrText>
      </w:r>
      <w:r>
        <w:rPr>
          <w:noProof/>
        </w:rPr>
      </w:r>
      <w:r>
        <w:rPr>
          <w:noProof/>
        </w:rPr>
        <w:fldChar w:fldCharType="separate"/>
      </w:r>
      <w:r>
        <w:rPr>
          <w:noProof/>
        </w:rPr>
        <w:t>8</w:t>
      </w:r>
      <w:r>
        <w:rPr>
          <w:noProof/>
        </w:rPr>
        <w:fldChar w:fldCharType="end"/>
      </w:r>
    </w:p>
    <w:p w14:paraId="18C41E77" w14:textId="77777777" w:rsidR="003F4581" w:rsidRDefault="003F4581">
      <w:pPr>
        <w:pStyle w:val="TOC1"/>
        <w:rPr>
          <w:rFonts w:eastAsiaTheme="minorEastAsia"/>
          <w:b w:val="0"/>
          <w:color w:val="auto"/>
          <w:sz w:val="24"/>
          <w:szCs w:val="24"/>
          <w:lang w:val="en-US"/>
        </w:rPr>
      </w:pPr>
      <w:r w:rsidRPr="00A72BE5">
        <w:t>3.</w:t>
      </w:r>
      <w:r>
        <w:rPr>
          <w:rFonts w:eastAsiaTheme="minorEastAsia"/>
          <w:b w:val="0"/>
          <w:color w:val="auto"/>
          <w:sz w:val="24"/>
          <w:szCs w:val="24"/>
          <w:lang w:val="en-US"/>
        </w:rPr>
        <w:tab/>
      </w:r>
      <w:r w:rsidRPr="00A72BE5">
        <w:t>PRIMARY CONSIDERATIONS</w:t>
      </w:r>
      <w:r>
        <w:tab/>
      </w:r>
      <w:r>
        <w:fldChar w:fldCharType="begin"/>
      </w:r>
      <w:r>
        <w:instrText xml:space="preserve"> PAGEREF _Toc445825083 \h </w:instrText>
      </w:r>
      <w:r>
        <w:fldChar w:fldCharType="separate"/>
      </w:r>
      <w:r>
        <w:t>8</w:t>
      </w:r>
      <w:r>
        <w:fldChar w:fldCharType="end"/>
      </w:r>
    </w:p>
    <w:p w14:paraId="36D1808A" w14:textId="77777777" w:rsidR="003F4581" w:rsidRDefault="003F4581">
      <w:pPr>
        <w:pStyle w:val="TOC2"/>
        <w:rPr>
          <w:rFonts w:eastAsiaTheme="minorEastAsia"/>
          <w:color w:val="auto"/>
          <w:sz w:val="24"/>
          <w:szCs w:val="24"/>
          <w:lang w:val="en-US"/>
        </w:rPr>
      </w:pPr>
      <w:r w:rsidRPr="00A72BE5">
        <w:t>3.1.</w:t>
      </w:r>
      <w:r>
        <w:rPr>
          <w:rFonts w:eastAsiaTheme="minorEastAsia"/>
          <w:color w:val="auto"/>
          <w:sz w:val="24"/>
          <w:szCs w:val="24"/>
          <w:lang w:val="en-US"/>
        </w:rPr>
        <w:tab/>
      </w:r>
      <w:r w:rsidRPr="00A72BE5">
        <w:t>Power consumption</w:t>
      </w:r>
      <w:r>
        <w:tab/>
      </w:r>
      <w:r>
        <w:fldChar w:fldCharType="begin"/>
      </w:r>
      <w:r>
        <w:instrText xml:space="preserve"> PAGEREF _Toc445825084 \h </w:instrText>
      </w:r>
      <w:r>
        <w:fldChar w:fldCharType="separate"/>
      </w:r>
      <w:r>
        <w:t>8</w:t>
      </w:r>
      <w:r>
        <w:fldChar w:fldCharType="end"/>
      </w:r>
    </w:p>
    <w:p w14:paraId="1E3D08A6" w14:textId="77777777" w:rsidR="003F4581" w:rsidRDefault="003F4581">
      <w:pPr>
        <w:pStyle w:val="TOC2"/>
        <w:rPr>
          <w:rFonts w:eastAsiaTheme="minorEastAsia"/>
          <w:color w:val="auto"/>
          <w:sz w:val="24"/>
          <w:szCs w:val="24"/>
          <w:lang w:val="en-US"/>
        </w:rPr>
      </w:pPr>
      <w:r w:rsidRPr="00A72BE5">
        <w:t>3.2.</w:t>
      </w:r>
      <w:r>
        <w:rPr>
          <w:rFonts w:eastAsiaTheme="minorEastAsia"/>
          <w:color w:val="auto"/>
          <w:sz w:val="24"/>
          <w:szCs w:val="24"/>
          <w:lang w:val="en-US"/>
        </w:rPr>
        <w:tab/>
      </w:r>
      <w:r w:rsidRPr="00A72BE5">
        <w:t>Transmission range.</w:t>
      </w:r>
      <w:r>
        <w:tab/>
      </w:r>
      <w:r>
        <w:fldChar w:fldCharType="begin"/>
      </w:r>
      <w:r>
        <w:instrText xml:space="preserve"> PAGEREF _Toc445825085 \h </w:instrText>
      </w:r>
      <w:r>
        <w:fldChar w:fldCharType="separate"/>
      </w:r>
      <w:r>
        <w:t>8</w:t>
      </w:r>
      <w:r>
        <w:fldChar w:fldCharType="end"/>
      </w:r>
    </w:p>
    <w:p w14:paraId="26818BF8"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3.2.1.</w:t>
      </w:r>
      <w:r>
        <w:rPr>
          <w:rFonts w:eastAsiaTheme="minorEastAsia"/>
          <w:noProof/>
          <w:sz w:val="24"/>
          <w:szCs w:val="24"/>
          <w:lang w:val="en-US"/>
        </w:rPr>
        <w:tab/>
      </w:r>
      <w:r w:rsidRPr="00A72BE5">
        <w:rPr>
          <w:noProof/>
        </w:rPr>
        <w:t>Extraordinary coverage – Ducts or Tropospheric Refraction</w:t>
      </w:r>
      <w:r>
        <w:rPr>
          <w:noProof/>
        </w:rPr>
        <w:tab/>
      </w:r>
      <w:r>
        <w:rPr>
          <w:noProof/>
        </w:rPr>
        <w:fldChar w:fldCharType="begin"/>
      </w:r>
      <w:r>
        <w:rPr>
          <w:noProof/>
        </w:rPr>
        <w:instrText xml:space="preserve"> PAGEREF _Toc445825086 \h </w:instrText>
      </w:r>
      <w:r>
        <w:rPr>
          <w:noProof/>
        </w:rPr>
      </w:r>
      <w:r>
        <w:rPr>
          <w:noProof/>
        </w:rPr>
        <w:fldChar w:fldCharType="separate"/>
      </w:r>
      <w:r>
        <w:rPr>
          <w:noProof/>
        </w:rPr>
        <w:t>9</w:t>
      </w:r>
      <w:r>
        <w:rPr>
          <w:noProof/>
        </w:rPr>
        <w:fldChar w:fldCharType="end"/>
      </w:r>
    </w:p>
    <w:p w14:paraId="52E35D65"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3.2.2.</w:t>
      </w:r>
      <w:r>
        <w:rPr>
          <w:rFonts w:eastAsiaTheme="minorEastAsia"/>
          <w:noProof/>
          <w:sz w:val="24"/>
          <w:szCs w:val="24"/>
          <w:lang w:val="en-US"/>
        </w:rPr>
        <w:tab/>
      </w:r>
      <w:r w:rsidRPr="00A72BE5">
        <w:rPr>
          <w:noProof/>
        </w:rPr>
        <w:t>Selection of VHF antenna</w:t>
      </w:r>
      <w:r>
        <w:rPr>
          <w:noProof/>
        </w:rPr>
        <w:tab/>
      </w:r>
      <w:r>
        <w:rPr>
          <w:noProof/>
        </w:rPr>
        <w:fldChar w:fldCharType="begin"/>
      </w:r>
      <w:r>
        <w:rPr>
          <w:noProof/>
        </w:rPr>
        <w:instrText xml:space="preserve"> PAGEREF _Toc445825087 \h </w:instrText>
      </w:r>
      <w:r>
        <w:rPr>
          <w:noProof/>
        </w:rPr>
      </w:r>
      <w:r>
        <w:rPr>
          <w:noProof/>
        </w:rPr>
        <w:fldChar w:fldCharType="separate"/>
      </w:r>
      <w:r>
        <w:rPr>
          <w:noProof/>
        </w:rPr>
        <w:t>10</w:t>
      </w:r>
      <w:r>
        <w:rPr>
          <w:noProof/>
        </w:rPr>
        <w:fldChar w:fldCharType="end"/>
      </w:r>
    </w:p>
    <w:p w14:paraId="7782BD49"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3.2.3.</w:t>
      </w:r>
      <w:r>
        <w:rPr>
          <w:rFonts w:eastAsiaTheme="minorEastAsia"/>
          <w:noProof/>
          <w:sz w:val="24"/>
          <w:szCs w:val="24"/>
          <w:lang w:val="en-US"/>
        </w:rPr>
        <w:tab/>
      </w:r>
      <w:r w:rsidRPr="00A72BE5">
        <w:rPr>
          <w:noProof/>
        </w:rPr>
        <w:t>Comparison of different marine antenna</w:t>
      </w:r>
      <w:r>
        <w:rPr>
          <w:noProof/>
        </w:rPr>
        <w:tab/>
      </w:r>
      <w:r>
        <w:rPr>
          <w:noProof/>
        </w:rPr>
        <w:fldChar w:fldCharType="begin"/>
      </w:r>
      <w:r>
        <w:rPr>
          <w:noProof/>
        </w:rPr>
        <w:instrText xml:space="preserve"> PAGEREF _Toc445825088 \h </w:instrText>
      </w:r>
      <w:r>
        <w:rPr>
          <w:noProof/>
        </w:rPr>
      </w:r>
      <w:r>
        <w:rPr>
          <w:noProof/>
        </w:rPr>
        <w:fldChar w:fldCharType="separate"/>
      </w:r>
      <w:r>
        <w:rPr>
          <w:noProof/>
        </w:rPr>
        <w:t>11</w:t>
      </w:r>
      <w:r>
        <w:rPr>
          <w:noProof/>
        </w:rPr>
        <w:fldChar w:fldCharType="end"/>
      </w:r>
    </w:p>
    <w:p w14:paraId="6DA4924D"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3.2.4.</w:t>
      </w:r>
      <w:r>
        <w:rPr>
          <w:rFonts w:eastAsiaTheme="minorEastAsia"/>
          <w:noProof/>
          <w:sz w:val="24"/>
          <w:szCs w:val="24"/>
          <w:lang w:val="en-US"/>
        </w:rPr>
        <w:tab/>
      </w:r>
      <w:r w:rsidRPr="00A72BE5">
        <w:rPr>
          <w:noProof/>
        </w:rPr>
        <w:t>Redundancy</w:t>
      </w:r>
      <w:r>
        <w:rPr>
          <w:noProof/>
        </w:rPr>
        <w:tab/>
      </w:r>
      <w:r>
        <w:rPr>
          <w:noProof/>
        </w:rPr>
        <w:fldChar w:fldCharType="begin"/>
      </w:r>
      <w:r>
        <w:rPr>
          <w:noProof/>
        </w:rPr>
        <w:instrText xml:space="preserve"> PAGEREF _Toc445825089 \h </w:instrText>
      </w:r>
      <w:r>
        <w:rPr>
          <w:noProof/>
        </w:rPr>
      </w:r>
      <w:r>
        <w:rPr>
          <w:noProof/>
        </w:rPr>
        <w:fldChar w:fldCharType="separate"/>
      </w:r>
      <w:r>
        <w:rPr>
          <w:noProof/>
        </w:rPr>
        <w:t>12</w:t>
      </w:r>
      <w:r>
        <w:rPr>
          <w:noProof/>
        </w:rPr>
        <w:fldChar w:fldCharType="end"/>
      </w:r>
    </w:p>
    <w:p w14:paraId="5D8D8CAE" w14:textId="77777777" w:rsidR="003F4581" w:rsidRDefault="003F4581">
      <w:pPr>
        <w:pStyle w:val="TOC2"/>
        <w:rPr>
          <w:rFonts w:eastAsiaTheme="minorEastAsia"/>
          <w:color w:val="auto"/>
          <w:sz w:val="24"/>
          <w:szCs w:val="24"/>
          <w:lang w:val="en-US"/>
        </w:rPr>
      </w:pPr>
      <w:r w:rsidRPr="00A72BE5">
        <w:t>3.3.</w:t>
      </w:r>
      <w:r>
        <w:rPr>
          <w:rFonts w:eastAsiaTheme="minorEastAsia"/>
          <w:color w:val="auto"/>
          <w:sz w:val="24"/>
          <w:szCs w:val="24"/>
          <w:lang w:val="en-US"/>
        </w:rPr>
        <w:tab/>
      </w:r>
      <w:r w:rsidRPr="00A72BE5">
        <w:t>Integrated AIS-AtoN Units</w:t>
      </w:r>
      <w:r>
        <w:tab/>
      </w:r>
      <w:r>
        <w:fldChar w:fldCharType="begin"/>
      </w:r>
      <w:r>
        <w:instrText xml:space="preserve"> PAGEREF _Toc445825090 \h </w:instrText>
      </w:r>
      <w:r>
        <w:fldChar w:fldCharType="separate"/>
      </w:r>
      <w:r>
        <w:t>12</w:t>
      </w:r>
      <w:r>
        <w:fldChar w:fldCharType="end"/>
      </w:r>
    </w:p>
    <w:p w14:paraId="1A5AE108"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3.3.1.</w:t>
      </w:r>
      <w:r>
        <w:rPr>
          <w:rFonts w:eastAsiaTheme="minorEastAsia"/>
          <w:noProof/>
          <w:sz w:val="24"/>
          <w:szCs w:val="24"/>
          <w:lang w:val="en-US"/>
        </w:rPr>
        <w:tab/>
      </w:r>
      <w:r w:rsidRPr="00A72BE5">
        <w:rPr>
          <w:noProof/>
        </w:rPr>
        <w:t>Integrated unit with other equipment</w:t>
      </w:r>
      <w:r>
        <w:rPr>
          <w:noProof/>
        </w:rPr>
        <w:tab/>
      </w:r>
      <w:r>
        <w:rPr>
          <w:noProof/>
        </w:rPr>
        <w:fldChar w:fldCharType="begin"/>
      </w:r>
      <w:r>
        <w:rPr>
          <w:noProof/>
        </w:rPr>
        <w:instrText xml:space="preserve"> PAGEREF _Toc445825091 \h </w:instrText>
      </w:r>
      <w:r>
        <w:rPr>
          <w:noProof/>
        </w:rPr>
      </w:r>
      <w:r>
        <w:rPr>
          <w:noProof/>
        </w:rPr>
        <w:fldChar w:fldCharType="separate"/>
      </w:r>
      <w:r>
        <w:rPr>
          <w:noProof/>
        </w:rPr>
        <w:t>12</w:t>
      </w:r>
      <w:r>
        <w:rPr>
          <w:noProof/>
        </w:rPr>
        <w:fldChar w:fldCharType="end"/>
      </w:r>
    </w:p>
    <w:p w14:paraId="2B77A003"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3.3.2.</w:t>
      </w:r>
      <w:r>
        <w:rPr>
          <w:rFonts w:eastAsiaTheme="minorEastAsia"/>
          <w:noProof/>
          <w:sz w:val="24"/>
          <w:szCs w:val="24"/>
          <w:lang w:val="en-US"/>
        </w:rPr>
        <w:tab/>
      </w:r>
      <w:r w:rsidRPr="00A72BE5">
        <w:rPr>
          <w:noProof/>
        </w:rPr>
        <w:t>Integrated with Lantern and Power system</w:t>
      </w:r>
      <w:r>
        <w:rPr>
          <w:noProof/>
        </w:rPr>
        <w:tab/>
      </w:r>
      <w:r>
        <w:rPr>
          <w:noProof/>
        </w:rPr>
        <w:fldChar w:fldCharType="begin"/>
      </w:r>
      <w:r>
        <w:rPr>
          <w:noProof/>
        </w:rPr>
        <w:instrText xml:space="preserve"> PAGEREF _Toc445825092 \h </w:instrText>
      </w:r>
      <w:r>
        <w:rPr>
          <w:noProof/>
        </w:rPr>
      </w:r>
      <w:r>
        <w:rPr>
          <w:noProof/>
        </w:rPr>
        <w:fldChar w:fldCharType="separate"/>
      </w:r>
      <w:r>
        <w:rPr>
          <w:noProof/>
        </w:rPr>
        <w:t>12</w:t>
      </w:r>
      <w:r>
        <w:rPr>
          <w:noProof/>
        </w:rPr>
        <w:fldChar w:fldCharType="end"/>
      </w:r>
    </w:p>
    <w:p w14:paraId="27425E18" w14:textId="77777777" w:rsidR="003F4581" w:rsidRDefault="003F4581">
      <w:pPr>
        <w:pStyle w:val="TOC2"/>
        <w:rPr>
          <w:rFonts w:eastAsiaTheme="minorEastAsia"/>
          <w:color w:val="auto"/>
          <w:sz w:val="24"/>
          <w:szCs w:val="24"/>
          <w:lang w:val="en-US"/>
        </w:rPr>
      </w:pPr>
      <w:r w:rsidRPr="00A72BE5">
        <w:t>3.4.</w:t>
      </w:r>
      <w:r>
        <w:rPr>
          <w:rFonts w:eastAsiaTheme="minorEastAsia"/>
          <w:color w:val="auto"/>
          <w:sz w:val="24"/>
          <w:szCs w:val="24"/>
          <w:lang w:val="en-US"/>
        </w:rPr>
        <w:tab/>
      </w:r>
      <w:r w:rsidRPr="00A72BE5">
        <w:t>Licensing by local licensing authority</w:t>
      </w:r>
      <w:r>
        <w:tab/>
      </w:r>
      <w:r>
        <w:fldChar w:fldCharType="begin"/>
      </w:r>
      <w:r>
        <w:instrText xml:space="preserve"> PAGEREF _Toc445825093 \h </w:instrText>
      </w:r>
      <w:r>
        <w:fldChar w:fldCharType="separate"/>
      </w:r>
      <w:r>
        <w:t>12</w:t>
      </w:r>
      <w:r>
        <w:fldChar w:fldCharType="end"/>
      </w:r>
    </w:p>
    <w:p w14:paraId="382091BD" w14:textId="77777777" w:rsidR="003F4581" w:rsidRDefault="003F4581">
      <w:pPr>
        <w:pStyle w:val="TOC2"/>
        <w:rPr>
          <w:rFonts w:eastAsiaTheme="minorEastAsia"/>
          <w:color w:val="auto"/>
          <w:sz w:val="24"/>
          <w:szCs w:val="24"/>
          <w:lang w:val="en-US"/>
        </w:rPr>
      </w:pPr>
      <w:r w:rsidRPr="00A72BE5">
        <w:t>3.5.</w:t>
      </w:r>
      <w:r>
        <w:rPr>
          <w:rFonts w:eastAsiaTheme="minorEastAsia"/>
          <w:color w:val="auto"/>
          <w:sz w:val="24"/>
          <w:szCs w:val="24"/>
          <w:lang w:val="en-US"/>
        </w:rPr>
        <w:tab/>
      </w:r>
      <w:r w:rsidRPr="00A72BE5">
        <w:t>Additional services</w:t>
      </w:r>
      <w:r>
        <w:tab/>
      </w:r>
      <w:r>
        <w:fldChar w:fldCharType="begin"/>
      </w:r>
      <w:r>
        <w:instrText xml:space="preserve"> PAGEREF _Toc445825094 \h </w:instrText>
      </w:r>
      <w:r>
        <w:fldChar w:fldCharType="separate"/>
      </w:r>
      <w:r>
        <w:t>13</w:t>
      </w:r>
      <w:r>
        <w:fldChar w:fldCharType="end"/>
      </w:r>
    </w:p>
    <w:p w14:paraId="5483E364"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3.5.1.</w:t>
      </w:r>
      <w:r>
        <w:rPr>
          <w:rFonts w:eastAsiaTheme="minorEastAsia"/>
          <w:noProof/>
          <w:sz w:val="24"/>
          <w:szCs w:val="24"/>
          <w:lang w:val="en-US"/>
        </w:rPr>
        <w:tab/>
      </w:r>
      <w:r w:rsidRPr="00A72BE5">
        <w:rPr>
          <w:noProof/>
        </w:rPr>
        <w:t>Message 8</w:t>
      </w:r>
      <w:r>
        <w:rPr>
          <w:noProof/>
        </w:rPr>
        <w:tab/>
      </w:r>
      <w:r>
        <w:rPr>
          <w:noProof/>
        </w:rPr>
        <w:fldChar w:fldCharType="begin"/>
      </w:r>
      <w:r>
        <w:rPr>
          <w:noProof/>
        </w:rPr>
        <w:instrText xml:space="preserve"> PAGEREF _Toc445825095 \h </w:instrText>
      </w:r>
      <w:r>
        <w:rPr>
          <w:noProof/>
        </w:rPr>
      </w:r>
      <w:r>
        <w:rPr>
          <w:noProof/>
        </w:rPr>
        <w:fldChar w:fldCharType="separate"/>
      </w:r>
      <w:r>
        <w:rPr>
          <w:noProof/>
        </w:rPr>
        <w:t>13</w:t>
      </w:r>
      <w:r>
        <w:rPr>
          <w:noProof/>
        </w:rPr>
        <w:fldChar w:fldCharType="end"/>
      </w:r>
    </w:p>
    <w:p w14:paraId="62B74419"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3.5.2.</w:t>
      </w:r>
      <w:r>
        <w:rPr>
          <w:rFonts w:eastAsiaTheme="minorEastAsia"/>
          <w:noProof/>
          <w:sz w:val="24"/>
          <w:szCs w:val="24"/>
          <w:lang w:val="en-US"/>
        </w:rPr>
        <w:tab/>
      </w:r>
      <w:r w:rsidRPr="00A72BE5">
        <w:rPr>
          <w:noProof/>
        </w:rPr>
        <w:t>Message 21 – AtoN Status - Monitoring capability (battery status, light status, RACON status, etc.).</w:t>
      </w:r>
      <w:r>
        <w:rPr>
          <w:noProof/>
        </w:rPr>
        <w:tab/>
      </w:r>
      <w:r>
        <w:rPr>
          <w:noProof/>
        </w:rPr>
        <w:fldChar w:fldCharType="begin"/>
      </w:r>
      <w:r>
        <w:rPr>
          <w:noProof/>
        </w:rPr>
        <w:instrText xml:space="preserve"> PAGEREF _Toc445825096 \h </w:instrText>
      </w:r>
      <w:r>
        <w:rPr>
          <w:noProof/>
        </w:rPr>
      </w:r>
      <w:r>
        <w:rPr>
          <w:noProof/>
        </w:rPr>
        <w:fldChar w:fldCharType="separate"/>
      </w:r>
      <w:r>
        <w:rPr>
          <w:noProof/>
        </w:rPr>
        <w:t>13</w:t>
      </w:r>
      <w:r>
        <w:rPr>
          <w:noProof/>
        </w:rPr>
        <w:fldChar w:fldCharType="end"/>
      </w:r>
    </w:p>
    <w:p w14:paraId="2BBC6BF1"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3.5.3.</w:t>
      </w:r>
      <w:r>
        <w:rPr>
          <w:rFonts w:eastAsiaTheme="minorEastAsia"/>
          <w:noProof/>
          <w:sz w:val="24"/>
          <w:szCs w:val="24"/>
          <w:lang w:val="en-US"/>
        </w:rPr>
        <w:tab/>
      </w:r>
      <w:r w:rsidRPr="00A72BE5">
        <w:rPr>
          <w:noProof/>
        </w:rPr>
        <w:t>Interfacing with existing telemetry systems</w:t>
      </w:r>
      <w:r>
        <w:rPr>
          <w:noProof/>
        </w:rPr>
        <w:tab/>
      </w:r>
      <w:r>
        <w:rPr>
          <w:noProof/>
        </w:rPr>
        <w:fldChar w:fldCharType="begin"/>
      </w:r>
      <w:r>
        <w:rPr>
          <w:noProof/>
        </w:rPr>
        <w:instrText xml:space="preserve"> PAGEREF _Toc445825097 \h </w:instrText>
      </w:r>
      <w:r>
        <w:rPr>
          <w:noProof/>
        </w:rPr>
      </w:r>
      <w:r>
        <w:rPr>
          <w:noProof/>
        </w:rPr>
        <w:fldChar w:fldCharType="separate"/>
      </w:r>
      <w:r>
        <w:rPr>
          <w:noProof/>
        </w:rPr>
        <w:t>13</w:t>
      </w:r>
      <w:r>
        <w:rPr>
          <w:noProof/>
        </w:rPr>
        <w:fldChar w:fldCharType="end"/>
      </w:r>
    </w:p>
    <w:p w14:paraId="7685D5DD"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3.5.4.</w:t>
      </w:r>
      <w:r>
        <w:rPr>
          <w:rFonts w:eastAsiaTheme="minorEastAsia"/>
          <w:noProof/>
          <w:sz w:val="24"/>
          <w:szCs w:val="24"/>
          <w:lang w:val="en-US"/>
        </w:rPr>
        <w:tab/>
      </w:r>
      <w:r w:rsidRPr="00A72BE5">
        <w:rPr>
          <w:noProof/>
        </w:rPr>
        <w:t>Satellite monitoring of AIS</w:t>
      </w:r>
      <w:r>
        <w:rPr>
          <w:noProof/>
        </w:rPr>
        <w:tab/>
      </w:r>
      <w:r>
        <w:rPr>
          <w:noProof/>
        </w:rPr>
        <w:fldChar w:fldCharType="begin"/>
      </w:r>
      <w:r>
        <w:rPr>
          <w:noProof/>
        </w:rPr>
        <w:instrText xml:space="preserve"> PAGEREF _Toc445825098 \h </w:instrText>
      </w:r>
      <w:r>
        <w:rPr>
          <w:noProof/>
        </w:rPr>
      </w:r>
      <w:r>
        <w:rPr>
          <w:noProof/>
        </w:rPr>
        <w:fldChar w:fldCharType="separate"/>
      </w:r>
      <w:r>
        <w:rPr>
          <w:noProof/>
        </w:rPr>
        <w:t>13</w:t>
      </w:r>
      <w:r>
        <w:rPr>
          <w:noProof/>
        </w:rPr>
        <w:fldChar w:fldCharType="end"/>
      </w:r>
    </w:p>
    <w:p w14:paraId="076A6CE9" w14:textId="77777777" w:rsidR="003F4581" w:rsidRDefault="003F4581">
      <w:pPr>
        <w:pStyle w:val="TOC1"/>
        <w:rPr>
          <w:rFonts w:eastAsiaTheme="minorEastAsia"/>
          <w:b w:val="0"/>
          <w:color w:val="auto"/>
          <w:sz w:val="24"/>
          <w:szCs w:val="24"/>
          <w:lang w:val="en-US"/>
        </w:rPr>
      </w:pPr>
      <w:r w:rsidRPr="00A72BE5">
        <w:t>4.</w:t>
      </w:r>
      <w:r>
        <w:rPr>
          <w:rFonts w:eastAsiaTheme="minorEastAsia"/>
          <w:b w:val="0"/>
          <w:color w:val="auto"/>
          <w:sz w:val="24"/>
          <w:szCs w:val="24"/>
          <w:lang w:val="en-US"/>
        </w:rPr>
        <w:tab/>
      </w:r>
      <w:r w:rsidRPr="00A72BE5">
        <w:t>PHYSICAL APPLICATION</w:t>
      </w:r>
      <w:r>
        <w:tab/>
      </w:r>
      <w:r>
        <w:fldChar w:fldCharType="begin"/>
      </w:r>
      <w:r>
        <w:instrText xml:space="preserve"> PAGEREF _Toc445825099 \h </w:instrText>
      </w:r>
      <w:r>
        <w:fldChar w:fldCharType="separate"/>
      </w:r>
      <w:r>
        <w:t>13</w:t>
      </w:r>
      <w:r>
        <w:fldChar w:fldCharType="end"/>
      </w:r>
    </w:p>
    <w:p w14:paraId="18E0D03C" w14:textId="77777777" w:rsidR="003F4581" w:rsidRDefault="003F4581">
      <w:pPr>
        <w:pStyle w:val="TOC2"/>
        <w:rPr>
          <w:rFonts w:eastAsiaTheme="minorEastAsia"/>
          <w:color w:val="auto"/>
          <w:sz w:val="24"/>
          <w:szCs w:val="24"/>
          <w:lang w:val="en-US"/>
        </w:rPr>
      </w:pPr>
      <w:r w:rsidRPr="00A72BE5">
        <w:t>4.1.</w:t>
      </w:r>
      <w:r>
        <w:rPr>
          <w:rFonts w:eastAsiaTheme="minorEastAsia"/>
          <w:color w:val="auto"/>
          <w:sz w:val="24"/>
          <w:szCs w:val="24"/>
          <w:lang w:val="en-US"/>
        </w:rPr>
        <w:tab/>
      </w:r>
      <w:r w:rsidRPr="00A72BE5">
        <w:t>Location of VHF antenna and GNSS antenna receivers.</w:t>
      </w:r>
      <w:r>
        <w:tab/>
      </w:r>
      <w:r>
        <w:fldChar w:fldCharType="begin"/>
      </w:r>
      <w:r>
        <w:instrText xml:space="preserve"> PAGEREF _Toc445825100 \h </w:instrText>
      </w:r>
      <w:r>
        <w:fldChar w:fldCharType="separate"/>
      </w:r>
      <w:r>
        <w:t>13</w:t>
      </w:r>
      <w:r>
        <w:fldChar w:fldCharType="end"/>
      </w:r>
    </w:p>
    <w:p w14:paraId="03A13A02"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4.1.1.</w:t>
      </w:r>
      <w:r>
        <w:rPr>
          <w:rFonts w:eastAsiaTheme="minorEastAsia"/>
          <w:noProof/>
          <w:sz w:val="24"/>
          <w:szCs w:val="24"/>
          <w:lang w:val="en-US"/>
        </w:rPr>
        <w:tab/>
      </w:r>
      <w:r w:rsidRPr="00A72BE5">
        <w:rPr>
          <w:noProof/>
        </w:rPr>
        <w:t>VHF antenna</w:t>
      </w:r>
      <w:r>
        <w:rPr>
          <w:noProof/>
        </w:rPr>
        <w:tab/>
      </w:r>
      <w:r>
        <w:rPr>
          <w:noProof/>
        </w:rPr>
        <w:fldChar w:fldCharType="begin"/>
      </w:r>
      <w:r>
        <w:rPr>
          <w:noProof/>
        </w:rPr>
        <w:instrText xml:space="preserve"> PAGEREF _Toc445825101 \h </w:instrText>
      </w:r>
      <w:r>
        <w:rPr>
          <w:noProof/>
        </w:rPr>
      </w:r>
      <w:r>
        <w:rPr>
          <w:noProof/>
        </w:rPr>
        <w:fldChar w:fldCharType="separate"/>
      </w:r>
      <w:r>
        <w:rPr>
          <w:noProof/>
        </w:rPr>
        <w:t>13</w:t>
      </w:r>
      <w:r>
        <w:rPr>
          <w:noProof/>
        </w:rPr>
        <w:fldChar w:fldCharType="end"/>
      </w:r>
    </w:p>
    <w:p w14:paraId="5B3B18A5"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4.1.2.</w:t>
      </w:r>
      <w:r>
        <w:rPr>
          <w:rFonts w:eastAsiaTheme="minorEastAsia"/>
          <w:noProof/>
          <w:sz w:val="24"/>
          <w:szCs w:val="24"/>
          <w:lang w:val="en-US"/>
        </w:rPr>
        <w:tab/>
      </w:r>
      <w:r w:rsidRPr="00A72BE5">
        <w:rPr>
          <w:noProof/>
        </w:rPr>
        <w:t>GNSS Antenna</w:t>
      </w:r>
      <w:r>
        <w:rPr>
          <w:noProof/>
        </w:rPr>
        <w:tab/>
      </w:r>
      <w:r>
        <w:rPr>
          <w:noProof/>
        </w:rPr>
        <w:fldChar w:fldCharType="begin"/>
      </w:r>
      <w:r>
        <w:rPr>
          <w:noProof/>
        </w:rPr>
        <w:instrText xml:space="preserve"> PAGEREF _Toc445825102 \h </w:instrText>
      </w:r>
      <w:r>
        <w:rPr>
          <w:noProof/>
        </w:rPr>
      </w:r>
      <w:r>
        <w:rPr>
          <w:noProof/>
        </w:rPr>
        <w:fldChar w:fldCharType="separate"/>
      </w:r>
      <w:r>
        <w:rPr>
          <w:noProof/>
        </w:rPr>
        <w:t>14</w:t>
      </w:r>
      <w:r>
        <w:rPr>
          <w:noProof/>
        </w:rPr>
        <w:fldChar w:fldCharType="end"/>
      </w:r>
    </w:p>
    <w:p w14:paraId="052D5B72"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4.1.3.</w:t>
      </w:r>
      <w:r>
        <w:rPr>
          <w:rFonts w:eastAsiaTheme="minorEastAsia"/>
          <w:noProof/>
          <w:sz w:val="24"/>
          <w:szCs w:val="24"/>
          <w:lang w:val="en-US"/>
        </w:rPr>
        <w:tab/>
      </w:r>
      <w:r w:rsidRPr="00A72BE5">
        <w:rPr>
          <w:noProof/>
        </w:rPr>
        <w:t>Choice of location for antennae</w:t>
      </w:r>
      <w:r>
        <w:rPr>
          <w:noProof/>
        </w:rPr>
        <w:tab/>
      </w:r>
      <w:r>
        <w:rPr>
          <w:noProof/>
        </w:rPr>
        <w:fldChar w:fldCharType="begin"/>
      </w:r>
      <w:r>
        <w:rPr>
          <w:noProof/>
        </w:rPr>
        <w:instrText xml:space="preserve"> PAGEREF _Toc445825103 \h </w:instrText>
      </w:r>
      <w:r>
        <w:rPr>
          <w:noProof/>
        </w:rPr>
      </w:r>
      <w:r>
        <w:rPr>
          <w:noProof/>
        </w:rPr>
        <w:fldChar w:fldCharType="separate"/>
      </w:r>
      <w:r>
        <w:rPr>
          <w:noProof/>
        </w:rPr>
        <w:t>14</w:t>
      </w:r>
      <w:r>
        <w:rPr>
          <w:noProof/>
        </w:rPr>
        <w:fldChar w:fldCharType="end"/>
      </w:r>
    </w:p>
    <w:p w14:paraId="3819CE4D" w14:textId="77777777" w:rsidR="003F4581" w:rsidRDefault="003F4581">
      <w:pPr>
        <w:pStyle w:val="TOC2"/>
        <w:rPr>
          <w:rFonts w:eastAsiaTheme="minorEastAsia"/>
          <w:color w:val="auto"/>
          <w:sz w:val="24"/>
          <w:szCs w:val="24"/>
          <w:lang w:val="en-US"/>
        </w:rPr>
      </w:pPr>
      <w:r w:rsidRPr="00A72BE5">
        <w:t>4.2.</w:t>
      </w:r>
      <w:r>
        <w:rPr>
          <w:rFonts w:eastAsiaTheme="minorEastAsia"/>
          <w:color w:val="auto"/>
          <w:sz w:val="24"/>
          <w:szCs w:val="24"/>
          <w:lang w:val="en-US"/>
        </w:rPr>
        <w:tab/>
      </w:r>
      <w:r w:rsidRPr="00A72BE5">
        <w:t>IP rating</w:t>
      </w:r>
      <w:r>
        <w:tab/>
      </w:r>
      <w:r>
        <w:fldChar w:fldCharType="begin"/>
      </w:r>
      <w:r>
        <w:instrText xml:space="preserve"> PAGEREF _Toc445825104 \h </w:instrText>
      </w:r>
      <w:r>
        <w:fldChar w:fldCharType="separate"/>
      </w:r>
      <w:r>
        <w:t>14</w:t>
      </w:r>
      <w:r>
        <w:fldChar w:fldCharType="end"/>
      </w:r>
    </w:p>
    <w:p w14:paraId="510C280E"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4.2.1.</w:t>
      </w:r>
      <w:r>
        <w:rPr>
          <w:rFonts w:eastAsiaTheme="minorEastAsia"/>
          <w:noProof/>
          <w:sz w:val="24"/>
          <w:szCs w:val="24"/>
          <w:lang w:val="en-US"/>
        </w:rPr>
        <w:tab/>
      </w:r>
      <w:r w:rsidRPr="00A72BE5">
        <w:rPr>
          <w:noProof/>
        </w:rPr>
        <w:t>Issues</w:t>
      </w:r>
      <w:r>
        <w:rPr>
          <w:noProof/>
        </w:rPr>
        <w:tab/>
      </w:r>
      <w:r>
        <w:rPr>
          <w:noProof/>
        </w:rPr>
        <w:fldChar w:fldCharType="begin"/>
      </w:r>
      <w:r>
        <w:rPr>
          <w:noProof/>
        </w:rPr>
        <w:instrText xml:space="preserve"> PAGEREF _Toc445825105 \h </w:instrText>
      </w:r>
      <w:r>
        <w:rPr>
          <w:noProof/>
        </w:rPr>
      </w:r>
      <w:r>
        <w:rPr>
          <w:noProof/>
        </w:rPr>
        <w:fldChar w:fldCharType="separate"/>
      </w:r>
      <w:r>
        <w:rPr>
          <w:noProof/>
        </w:rPr>
        <w:t>14</w:t>
      </w:r>
      <w:r>
        <w:rPr>
          <w:noProof/>
        </w:rPr>
        <w:fldChar w:fldCharType="end"/>
      </w:r>
    </w:p>
    <w:p w14:paraId="5A6970E2"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4.2.2.</w:t>
      </w:r>
      <w:r>
        <w:rPr>
          <w:rFonts w:eastAsiaTheme="minorEastAsia"/>
          <w:noProof/>
          <w:sz w:val="24"/>
          <w:szCs w:val="24"/>
          <w:lang w:val="en-US"/>
        </w:rPr>
        <w:tab/>
      </w:r>
      <w:r w:rsidRPr="00A72BE5">
        <w:rPr>
          <w:noProof/>
        </w:rPr>
        <w:t>IP enclosure rating</w:t>
      </w:r>
      <w:r>
        <w:rPr>
          <w:noProof/>
        </w:rPr>
        <w:tab/>
      </w:r>
      <w:r>
        <w:rPr>
          <w:noProof/>
        </w:rPr>
        <w:fldChar w:fldCharType="begin"/>
      </w:r>
      <w:r>
        <w:rPr>
          <w:noProof/>
        </w:rPr>
        <w:instrText xml:space="preserve"> PAGEREF _Toc445825106 \h </w:instrText>
      </w:r>
      <w:r>
        <w:rPr>
          <w:noProof/>
        </w:rPr>
      </w:r>
      <w:r>
        <w:rPr>
          <w:noProof/>
        </w:rPr>
        <w:fldChar w:fldCharType="separate"/>
      </w:r>
      <w:r>
        <w:rPr>
          <w:noProof/>
        </w:rPr>
        <w:t>15</w:t>
      </w:r>
      <w:r>
        <w:rPr>
          <w:noProof/>
        </w:rPr>
        <w:fldChar w:fldCharType="end"/>
      </w:r>
    </w:p>
    <w:p w14:paraId="1A1C791A"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4.2.3.</w:t>
      </w:r>
      <w:r>
        <w:rPr>
          <w:rFonts w:eastAsiaTheme="minorEastAsia"/>
          <w:noProof/>
          <w:sz w:val="24"/>
          <w:szCs w:val="24"/>
          <w:lang w:val="en-US"/>
        </w:rPr>
        <w:tab/>
      </w:r>
      <w:r w:rsidRPr="00A72BE5">
        <w:rPr>
          <w:noProof/>
        </w:rPr>
        <w:t>Pressure balance</w:t>
      </w:r>
      <w:r>
        <w:rPr>
          <w:noProof/>
        </w:rPr>
        <w:tab/>
      </w:r>
      <w:r>
        <w:rPr>
          <w:noProof/>
        </w:rPr>
        <w:fldChar w:fldCharType="begin"/>
      </w:r>
      <w:r>
        <w:rPr>
          <w:noProof/>
        </w:rPr>
        <w:instrText xml:space="preserve"> PAGEREF _Toc445825107 \h </w:instrText>
      </w:r>
      <w:r>
        <w:rPr>
          <w:noProof/>
        </w:rPr>
      </w:r>
      <w:r>
        <w:rPr>
          <w:noProof/>
        </w:rPr>
        <w:fldChar w:fldCharType="separate"/>
      </w:r>
      <w:r>
        <w:rPr>
          <w:noProof/>
        </w:rPr>
        <w:t>15</w:t>
      </w:r>
      <w:r>
        <w:rPr>
          <w:noProof/>
        </w:rPr>
        <w:fldChar w:fldCharType="end"/>
      </w:r>
    </w:p>
    <w:p w14:paraId="515E9C9B"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lastRenderedPageBreak/>
        <w:t>4.3.1.</w:t>
      </w:r>
      <w:r>
        <w:rPr>
          <w:rFonts w:eastAsiaTheme="minorEastAsia"/>
          <w:noProof/>
          <w:sz w:val="24"/>
          <w:szCs w:val="24"/>
          <w:lang w:val="en-US"/>
        </w:rPr>
        <w:tab/>
      </w:r>
      <w:r w:rsidRPr="00A72BE5">
        <w:rPr>
          <w:noProof/>
        </w:rPr>
        <w:t>Grounding</w:t>
      </w:r>
      <w:r>
        <w:rPr>
          <w:noProof/>
        </w:rPr>
        <w:tab/>
      </w:r>
      <w:r>
        <w:rPr>
          <w:noProof/>
        </w:rPr>
        <w:fldChar w:fldCharType="begin"/>
      </w:r>
      <w:r>
        <w:rPr>
          <w:noProof/>
        </w:rPr>
        <w:instrText xml:space="preserve"> PAGEREF _Toc445825108 \h </w:instrText>
      </w:r>
      <w:r>
        <w:rPr>
          <w:noProof/>
        </w:rPr>
      </w:r>
      <w:r>
        <w:rPr>
          <w:noProof/>
        </w:rPr>
        <w:fldChar w:fldCharType="separate"/>
      </w:r>
      <w:r>
        <w:rPr>
          <w:noProof/>
        </w:rPr>
        <w:t>15</w:t>
      </w:r>
      <w:r>
        <w:rPr>
          <w:noProof/>
        </w:rPr>
        <w:fldChar w:fldCharType="end"/>
      </w:r>
    </w:p>
    <w:p w14:paraId="35AACF0F" w14:textId="77777777" w:rsidR="003F4581" w:rsidRDefault="003F4581">
      <w:pPr>
        <w:pStyle w:val="TOC1"/>
        <w:rPr>
          <w:rFonts w:eastAsiaTheme="minorEastAsia"/>
          <w:b w:val="0"/>
          <w:color w:val="auto"/>
          <w:sz w:val="24"/>
          <w:szCs w:val="24"/>
          <w:lang w:val="en-US"/>
        </w:rPr>
      </w:pPr>
      <w:r w:rsidRPr="00A72BE5">
        <w:t>5.</w:t>
      </w:r>
      <w:r>
        <w:rPr>
          <w:rFonts w:eastAsiaTheme="minorEastAsia"/>
          <w:b w:val="0"/>
          <w:color w:val="auto"/>
          <w:sz w:val="24"/>
          <w:szCs w:val="24"/>
          <w:lang w:val="en-US"/>
        </w:rPr>
        <w:tab/>
      </w:r>
      <w:r w:rsidRPr="00A72BE5">
        <w:t>COMMISSIONING &amp; TESTING</w:t>
      </w:r>
      <w:r>
        <w:tab/>
      </w:r>
      <w:r>
        <w:fldChar w:fldCharType="begin"/>
      </w:r>
      <w:r>
        <w:instrText xml:space="preserve"> PAGEREF _Toc445825109 \h </w:instrText>
      </w:r>
      <w:r>
        <w:fldChar w:fldCharType="separate"/>
      </w:r>
      <w:r>
        <w:t>15</w:t>
      </w:r>
      <w:r>
        <w:fldChar w:fldCharType="end"/>
      </w:r>
    </w:p>
    <w:p w14:paraId="74D649BD" w14:textId="77777777" w:rsidR="003F4581" w:rsidRDefault="003F4581">
      <w:pPr>
        <w:pStyle w:val="TOC2"/>
        <w:rPr>
          <w:rFonts w:eastAsiaTheme="minorEastAsia"/>
          <w:color w:val="auto"/>
          <w:sz w:val="24"/>
          <w:szCs w:val="24"/>
          <w:lang w:val="en-US"/>
        </w:rPr>
      </w:pPr>
      <w:r w:rsidRPr="00A72BE5">
        <w:t>5.1.</w:t>
      </w:r>
      <w:r>
        <w:rPr>
          <w:rFonts w:eastAsiaTheme="minorEastAsia"/>
          <w:color w:val="auto"/>
          <w:sz w:val="24"/>
          <w:szCs w:val="24"/>
          <w:lang w:val="en-US"/>
        </w:rPr>
        <w:tab/>
      </w:r>
      <w:r w:rsidRPr="00A72BE5">
        <w:t>Configuration</w:t>
      </w:r>
      <w:r>
        <w:tab/>
      </w:r>
      <w:r>
        <w:fldChar w:fldCharType="begin"/>
      </w:r>
      <w:r>
        <w:instrText xml:space="preserve"> PAGEREF _Toc445825110 \h </w:instrText>
      </w:r>
      <w:r>
        <w:fldChar w:fldCharType="separate"/>
      </w:r>
      <w:r>
        <w:t>15</w:t>
      </w:r>
      <w:r>
        <w:fldChar w:fldCharType="end"/>
      </w:r>
    </w:p>
    <w:p w14:paraId="5BD7C8F3" w14:textId="77777777" w:rsidR="003F4581" w:rsidRDefault="003F4581">
      <w:pPr>
        <w:pStyle w:val="TOC2"/>
        <w:rPr>
          <w:rFonts w:eastAsiaTheme="minorEastAsia"/>
          <w:color w:val="auto"/>
          <w:sz w:val="24"/>
          <w:szCs w:val="24"/>
          <w:lang w:val="en-US"/>
        </w:rPr>
      </w:pPr>
      <w:r w:rsidRPr="00A72BE5">
        <w:t>5.2.</w:t>
      </w:r>
      <w:r>
        <w:rPr>
          <w:rFonts w:eastAsiaTheme="minorEastAsia"/>
          <w:color w:val="auto"/>
          <w:sz w:val="24"/>
          <w:szCs w:val="24"/>
          <w:lang w:val="en-US"/>
        </w:rPr>
        <w:tab/>
      </w:r>
      <w:r w:rsidRPr="00A72BE5">
        <w:t>Functional tests</w:t>
      </w:r>
      <w:r>
        <w:tab/>
      </w:r>
      <w:r>
        <w:fldChar w:fldCharType="begin"/>
      </w:r>
      <w:r>
        <w:instrText xml:space="preserve"> PAGEREF _Toc445825111 \h </w:instrText>
      </w:r>
      <w:r>
        <w:fldChar w:fldCharType="separate"/>
      </w:r>
      <w:r>
        <w:t>16</w:t>
      </w:r>
      <w:r>
        <w:fldChar w:fldCharType="end"/>
      </w:r>
    </w:p>
    <w:p w14:paraId="004504B2"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5.2.1.</w:t>
      </w:r>
      <w:r>
        <w:rPr>
          <w:rFonts w:eastAsiaTheme="minorEastAsia"/>
          <w:noProof/>
          <w:sz w:val="24"/>
          <w:szCs w:val="24"/>
          <w:lang w:val="en-US"/>
        </w:rPr>
        <w:tab/>
      </w:r>
      <w:r w:rsidRPr="00A72BE5">
        <w:rPr>
          <w:noProof/>
        </w:rPr>
        <w:t>Equipment</w:t>
      </w:r>
      <w:r>
        <w:rPr>
          <w:noProof/>
        </w:rPr>
        <w:tab/>
      </w:r>
      <w:r>
        <w:rPr>
          <w:noProof/>
        </w:rPr>
        <w:fldChar w:fldCharType="begin"/>
      </w:r>
      <w:r>
        <w:rPr>
          <w:noProof/>
        </w:rPr>
        <w:instrText xml:space="preserve"> PAGEREF _Toc445825112 \h </w:instrText>
      </w:r>
      <w:r>
        <w:rPr>
          <w:noProof/>
        </w:rPr>
      </w:r>
      <w:r>
        <w:rPr>
          <w:noProof/>
        </w:rPr>
        <w:fldChar w:fldCharType="separate"/>
      </w:r>
      <w:r>
        <w:rPr>
          <w:noProof/>
        </w:rPr>
        <w:t>16</w:t>
      </w:r>
      <w:r>
        <w:rPr>
          <w:noProof/>
        </w:rPr>
        <w:fldChar w:fldCharType="end"/>
      </w:r>
    </w:p>
    <w:p w14:paraId="72D1E226"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5.2.2.</w:t>
      </w:r>
      <w:r>
        <w:rPr>
          <w:rFonts w:eastAsiaTheme="minorEastAsia"/>
          <w:noProof/>
          <w:sz w:val="24"/>
          <w:szCs w:val="24"/>
          <w:lang w:val="en-US"/>
        </w:rPr>
        <w:tab/>
      </w:r>
      <w:r w:rsidRPr="00A72BE5">
        <w:rPr>
          <w:noProof/>
        </w:rPr>
        <w:t>Measuring instruments</w:t>
      </w:r>
      <w:r>
        <w:rPr>
          <w:noProof/>
        </w:rPr>
        <w:tab/>
      </w:r>
      <w:r>
        <w:rPr>
          <w:noProof/>
        </w:rPr>
        <w:fldChar w:fldCharType="begin"/>
      </w:r>
      <w:r>
        <w:rPr>
          <w:noProof/>
        </w:rPr>
        <w:instrText xml:space="preserve"> PAGEREF _Toc445825113 \h </w:instrText>
      </w:r>
      <w:r>
        <w:rPr>
          <w:noProof/>
        </w:rPr>
      </w:r>
      <w:r>
        <w:rPr>
          <w:noProof/>
        </w:rPr>
        <w:fldChar w:fldCharType="separate"/>
      </w:r>
      <w:r>
        <w:rPr>
          <w:noProof/>
        </w:rPr>
        <w:t>16</w:t>
      </w:r>
      <w:r>
        <w:rPr>
          <w:noProof/>
        </w:rPr>
        <w:fldChar w:fldCharType="end"/>
      </w:r>
    </w:p>
    <w:p w14:paraId="78DDC290"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5.2.5.</w:t>
      </w:r>
      <w:r>
        <w:rPr>
          <w:rFonts w:eastAsiaTheme="minorEastAsia"/>
          <w:noProof/>
          <w:sz w:val="24"/>
          <w:szCs w:val="24"/>
          <w:lang w:val="en-US"/>
        </w:rPr>
        <w:tab/>
      </w:r>
      <w:r w:rsidRPr="00A72BE5">
        <w:rPr>
          <w:noProof/>
        </w:rPr>
        <w:t>Data, curves, images and graphs - example.</w:t>
      </w:r>
      <w:r>
        <w:rPr>
          <w:noProof/>
        </w:rPr>
        <w:tab/>
      </w:r>
      <w:r>
        <w:rPr>
          <w:noProof/>
        </w:rPr>
        <w:fldChar w:fldCharType="begin"/>
      </w:r>
      <w:r>
        <w:rPr>
          <w:noProof/>
        </w:rPr>
        <w:instrText xml:space="preserve"> PAGEREF _Toc445825114 \h </w:instrText>
      </w:r>
      <w:r>
        <w:rPr>
          <w:noProof/>
        </w:rPr>
      </w:r>
      <w:r>
        <w:rPr>
          <w:noProof/>
        </w:rPr>
        <w:fldChar w:fldCharType="separate"/>
      </w:r>
      <w:r>
        <w:rPr>
          <w:noProof/>
        </w:rPr>
        <w:t>17</w:t>
      </w:r>
      <w:r>
        <w:rPr>
          <w:noProof/>
        </w:rPr>
        <w:fldChar w:fldCharType="end"/>
      </w:r>
    </w:p>
    <w:p w14:paraId="6E7E1927"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5.2.6.</w:t>
      </w:r>
      <w:r>
        <w:rPr>
          <w:rFonts w:eastAsiaTheme="minorEastAsia"/>
          <w:noProof/>
          <w:sz w:val="24"/>
          <w:szCs w:val="24"/>
          <w:lang w:val="en-US"/>
        </w:rPr>
        <w:tab/>
      </w:r>
      <w:r w:rsidRPr="00A72BE5">
        <w:rPr>
          <w:noProof/>
        </w:rPr>
        <w:t>Pre-deployment trial</w:t>
      </w:r>
      <w:r>
        <w:rPr>
          <w:noProof/>
        </w:rPr>
        <w:tab/>
      </w:r>
      <w:r>
        <w:rPr>
          <w:noProof/>
        </w:rPr>
        <w:fldChar w:fldCharType="begin"/>
      </w:r>
      <w:r>
        <w:rPr>
          <w:noProof/>
        </w:rPr>
        <w:instrText xml:space="preserve"> PAGEREF _Toc445825115 \h </w:instrText>
      </w:r>
      <w:r>
        <w:rPr>
          <w:noProof/>
        </w:rPr>
      </w:r>
      <w:r>
        <w:rPr>
          <w:noProof/>
        </w:rPr>
        <w:fldChar w:fldCharType="separate"/>
      </w:r>
      <w:r>
        <w:rPr>
          <w:noProof/>
        </w:rPr>
        <w:t>19</w:t>
      </w:r>
      <w:r>
        <w:rPr>
          <w:noProof/>
        </w:rPr>
        <w:fldChar w:fldCharType="end"/>
      </w:r>
    </w:p>
    <w:p w14:paraId="7697DD55"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5.2.7.</w:t>
      </w:r>
      <w:r>
        <w:rPr>
          <w:rFonts w:eastAsiaTheme="minorEastAsia"/>
          <w:noProof/>
          <w:sz w:val="24"/>
          <w:szCs w:val="24"/>
          <w:lang w:val="en-US"/>
        </w:rPr>
        <w:tab/>
      </w:r>
      <w:r w:rsidRPr="00A72BE5">
        <w:rPr>
          <w:noProof/>
        </w:rPr>
        <w:t>Analysis of results</w:t>
      </w:r>
      <w:r>
        <w:rPr>
          <w:noProof/>
        </w:rPr>
        <w:tab/>
      </w:r>
      <w:r>
        <w:rPr>
          <w:noProof/>
        </w:rPr>
        <w:fldChar w:fldCharType="begin"/>
      </w:r>
      <w:r>
        <w:rPr>
          <w:noProof/>
        </w:rPr>
        <w:instrText xml:space="preserve"> PAGEREF _Toc445825116 \h </w:instrText>
      </w:r>
      <w:r>
        <w:rPr>
          <w:noProof/>
        </w:rPr>
      </w:r>
      <w:r>
        <w:rPr>
          <w:noProof/>
        </w:rPr>
        <w:fldChar w:fldCharType="separate"/>
      </w:r>
      <w:r>
        <w:rPr>
          <w:noProof/>
        </w:rPr>
        <w:t>20</w:t>
      </w:r>
      <w:r>
        <w:rPr>
          <w:noProof/>
        </w:rPr>
        <w:fldChar w:fldCharType="end"/>
      </w:r>
    </w:p>
    <w:p w14:paraId="3B1302EF"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5.2.8.</w:t>
      </w:r>
      <w:r>
        <w:rPr>
          <w:rFonts w:eastAsiaTheme="minorEastAsia"/>
          <w:noProof/>
          <w:sz w:val="24"/>
          <w:szCs w:val="24"/>
          <w:lang w:val="en-US"/>
        </w:rPr>
        <w:tab/>
      </w:r>
      <w:r w:rsidRPr="00A72BE5">
        <w:rPr>
          <w:noProof/>
        </w:rPr>
        <w:t>Tests pre deployment:</w:t>
      </w:r>
      <w:r>
        <w:rPr>
          <w:noProof/>
        </w:rPr>
        <w:tab/>
      </w:r>
      <w:r>
        <w:rPr>
          <w:noProof/>
        </w:rPr>
        <w:fldChar w:fldCharType="begin"/>
      </w:r>
      <w:r>
        <w:rPr>
          <w:noProof/>
        </w:rPr>
        <w:instrText xml:space="preserve"> PAGEREF _Toc445825117 \h </w:instrText>
      </w:r>
      <w:r>
        <w:rPr>
          <w:noProof/>
        </w:rPr>
      </w:r>
      <w:r>
        <w:rPr>
          <w:noProof/>
        </w:rPr>
        <w:fldChar w:fldCharType="separate"/>
      </w:r>
      <w:r>
        <w:rPr>
          <w:noProof/>
        </w:rPr>
        <w:t>20</w:t>
      </w:r>
      <w:r>
        <w:rPr>
          <w:noProof/>
        </w:rPr>
        <w:fldChar w:fldCharType="end"/>
      </w:r>
    </w:p>
    <w:p w14:paraId="63646ACE"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5.2.9.</w:t>
      </w:r>
      <w:r>
        <w:rPr>
          <w:rFonts w:eastAsiaTheme="minorEastAsia"/>
          <w:noProof/>
          <w:sz w:val="24"/>
          <w:szCs w:val="24"/>
          <w:lang w:val="en-US"/>
        </w:rPr>
        <w:tab/>
      </w:r>
      <w:r w:rsidRPr="00A72BE5">
        <w:rPr>
          <w:noProof/>
        </w:rPr>
        <w:t>Tests post deployment:</w:t>
      </w:r>
      <w:r>
        <w:rPr>
          <w:noProof/>
        </w:rPr>
        <w:tab/>
      </w:r>
      <w:r>
        <w:rPr>
          <w:noProof/>
        </w:rPr>
        <w:fldChar w:fldCharType="begin"/>
      </w:r>
      <w:r>
        <w:rPr>
          <w:noProof/>
        </w:rPr>
        <w:instrText xml:space="preserve"> PAGEREF _Toc445825118 \h </w:instrText>
      </w:r>
      <w:r>
        <w:rPr>
          <w:noProof/>
        </w:rPr>
      </w:r>
      <w:r>
        <w:rPr>
          <w:noProof/>
        </w:rPr>
        <w:fldChar w:fldCharType="separate"/>
      </w:r>
      <w:r>
        <w:rPr>
          <w:noProof/>
        </w:rPr>
        <w:t>20</w:t>
      </w:r>
      <w:r>
        <w:rPr>
          <w:noProof/>
        </w:rPr>
        <w:fldChar w:fldCharType="end"/>
      </w:r>
    </w:p>
    <w:p w14:paraId="1E6254D4" w14:textId="77777777" w:rsidR="003F4581" w:rsidRDefault="003F4581">
      <w:pPr>
        <w:pStyle w:val="TOC1"/>
        <w:rPr>
          <w:rFonts w:eastAsiaTheme="minorEastAsia"/>
          <w:b w:val="0"/>
          <w:color w:val="auto"/>
          <w:sz w:val="24"/>
          <w:szCs w:val="24"/>
          <w:lang w:val="en-US"/>
        </w:rPr>
      </w:pPr>
      <w:r w:rsidRPr="00A72BE5">
        <w:t>6.</w:t>
      </w:r>
      <w:r>
        <w:rPr>
          <w:rFonts w:eastAsiaTheme="minorEastAsia"/>
          <w:b w:val="0"/>
          <w:color w:val="auto"/>
          <w:sz w:val="24"/>
          <w:szCs w:val="24"/>
          <w:lang w:val="en-US"/>
        </w:rPr>
        <w:tab/>
      </w:r>
      <w:r w:rsidRPr="00A72BE5">
        <w:t>MAINTENANCE &amp; OPERATION</w:t>
      </w:r>
      <w:r>
        <w:tab/>
      </w:r>
      <w:r>
        <w:fldChar w:fldCharType="begin"/>
      </w:r>
      <w:r>
        <w:instrText xml:space="preserve"> PAGEREF _Toc445825119 \h </w:instrText>
      </w:r>
      <w:r>
        <w:fldChar w:fldCharType="separate"/>
      </w:r>
      <w:r>
        <w:t>20</w:t>
      </w:r>
      <w:r>
        <w:fldChar w:fldCharType="end"/>
      </w:r>
    </w:p>
    <w:p w14:paraId="3D5D0363" w14:textId="77777777" w:rsidR="003F4581" w:rsidRDefault="003F4581">
      <w:pPr>
        <w:pStyle w:val="TOC2"/>
        <w:rPr>
          <w:rFonts w:eastAsiaTheme="minorEastAsia"/>
          <w:color w:val="auto"/>
          <w:sz w:val="24"/>
          <w:szCs w:val="24"/>
          <w:lang w:val="en-US"/>
        </w:rPr>
      </w:pPr>
      <w:r w:rsidRPr="00A72BE5">
        <w:t>6.1.</w:t>
      </w:r>
      <w:r>
        <w:rPr>
          <w:rFonts w:eastAsiaTheme="minorEastAsia"/>
          <w:color w:val="auto"/>
          <w:sz w:val="24"/>
          <w:szCs w:val="24"/>
          <w:lang w:val="en-US"/>
        </w:rPr>
        <w:tab/>
      </w:r>
      <w:r w:rsidRPr="00A72BE5">
        <w:t>Maintenance requirements</w:t>
      </w:r>
      <w:r>
        <w:tab/>
      </w:r>
      <w:r>
        <w:fldChar w:fldCharType="begin"/>
      </w:r>
      <w:r>
        <w:instrText xml:space="preserve"> PAGEREF _Toc445825120 \h </w:instrText>
      </w:r>
      <w:r>
        <w:fldChar w:fldCharType="separate"/>
      </w:r>
      <w:r>
        <w:t>20</w:t>
      </w:r>
      <w:r>
        <w:fldChar w:fldCharType="end"/>
      </w:r>
    </w:p>
    <w:p w14:paraId="3457B38C"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6.1.2.</w:t>
      </w:r>
      <w:r>
        <w:rPr>
          <w:rFonts w:eastAsiaTheme="minorEastAsia"/>
          <w:noProof/>
          <w:sz w:val="24"/>
          <w:szCs w:val="24"/>
          <w:lang w:val="en-US"/>
        </w:rPr>
        <w:tab/>
      </w:r>
      <w:r w:rsidRPr="00A72BE5">
        <w:rPr>
          <w:noProof/>
        </w:rPr>
        <w:t>Configuration Software</w:t>
      </w:r>
      <w:r>
        <w:rPr>
          <w:noProof/>
        </w:rPr>
        <w:tab/>
      </w:r>
      <w:r>
        <w:rPr>
          <w:noProof/>
        </w:rPr>
        <w:fldChar w:fldCharType="begin"/>
      </w:r>
      <w:r>
        <w:rPr>
          <w:noProof/>
        </w:rPr>
        <w:instrText xml:space="preserve"> PAGEREF _Toc445825121 \h </w:instrText>
      </w:r>
      <w:r>
        <w:rPr>
          <w:noProof/>
        </w:rPr>
      </w:r>
      <w:r>
        <w:rPr>
          <w:noProof/>
        </w:rPr>
        <w:fldChar w:fldCharType="separate"/>
      </w:r>
      <w:r>
        <w:rPr>
          <w:noProof/>
        </w:rPr>
        <w:t>21</w:t>
      </w:r>
      <w:r>
        <w:rPr>
          <w:noProof/>
        </w:rPr>
        <w:fldChar w:fldCharType="end"/>
      </w:r>
    </w:p>
    <w:p w14:paraId="238FDFBF" w14:textId="77777777" w:rsidR="003F4581" w:rsidRDefault="003F4581">
      <w:pPr>
        <w:pStyle w:val="TOC2"/>
        <w:rPr>
          <w:rFonts w:eastAsiaTheme="minorEastAsia"/>
          <w:color w:val="auto"/>
          <w:sz w:val="24"/>
          <w:szCs w:val="24"/>
          <w:lang w:val="en-US"/>
        </w:rPr>
      </w:pPr>
      <w:r w:rsidRPr="00A72BE5">
        <w:t>6.2.</w:t>
      </w:r>
      <w:r>
        <w:rPr>
          <w:rFonts w:eastAsiaTheme="minorEastAsia"/>
          <w:color w:val="auto"/>
          <w:sz w:val="24"/>
          <w:szCs w:val="24"/>
          <w:lang w:val="en-US"/>
        </w:rPr>
        <w:tab/>
      </w:r>
      <w:r w:rsidRPr="00A72BE5">
        <w:t>Training</w:t>
      </w:r>
      <w:r>
        <w:tab/>
      </w:r>
      <w:r>
        <w:fldChar w:fldCharType="begin"/>
      </w:r>
      <w:r>
        <w:instrText xml:space="preserve"> PAGEREF _Toc445825122 \h </w:instrText>
      </w:r>
      <w:r>
        <w:fldChar w:fldCharType="separate"/>
      </w:r>
      <w:r>
        <w:t>21</w:t>
      </w:r>
      <w:r>
        <w:fldChar w:fldCharType="end"/>
      </w:r>
    </w:p>
    <w:p w14:paraId="61876CB7"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6.2.1.</w:t>
      </w:r>
      <w:r>
        <w:rPr>
          <w:rFonts w:eastAsiaTheme="minorEastAsia"/>
          <w:noProof/>
          <w:sz w:val="24"/>
          <w:szCs w:val="24"/>
          <w:lang w:val="en-US"/>
        </w:rPr>
        <w:tab/>
      </w:r>
      <w:r w:rsidRPr="00A72BE5">
        <w:rPr>
          <w:noProof/>
        </w:rPr>
        <w:t>Capabilities required for maintainers</w:t>
      </w:r>
      <w:r>
        <w:rPr>
          <w:noProof/>
        </w:rPr>
        <w:tab/>
      </w:r>
      <w:r>
        <w:rPr>
          <w:noProof/>
        </w:rPr>
        <w:fldChar w:fldCharType="begin"/>
      </w:r>
      <w:r>
        <w:rPr>
          <w:noProof/>
        </w:rPr>
        <w:instrText xml:space="preserve"> PAGEREF _Toc445825123 \h </w:instrText>
      </w:r>
      <w:r>
        <w:rPr>
          <w:noProof/>
        </w:rPr>
      </w:r>
      <w:r>
        <w:rPr>
          <w:noProof/>
        </w:rPr>
        <w:fldChar w:fldCharType="separate"/>
      </w:r>
      <w:r>
        <w:rPr>
          <w:noProof/>
        </w:rPr>
        <w:t>21</w:t>
      </w:r>
      <w:r>
        <w:rPr>
          <w:noProof/>
        </w:rPr>
        <w:fldChar w:fldCharType="end"/>
      </w:r>
    </w:p>
    <w:p w14:paraId="23628984"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6.2.2.</w:t>
      </w:r>
      <w:r>
        <w:rPr>
          <w:rFonts w:eastAsiaTheme="minorEastAsia"/>
          <w:noProof/>
          <w:sz w:val="24"/>
          <w:szCs w:val="24"/>
          <w:lang w:val="en-US"/>
        </w:rPr>
        <w:tab/>
      </w:r>
      <w:r w:rsidRPr="00A72BE5">
        <w:rPr>
          <w:noProof/>
        </w:rPr>
        <w:t>Human, physical and technical restrictions on board.</w:t>
      </w:r>
      <w:r>
        <w:rPr>
          <w:noProof/>
        </w:rPr>
        <w:tab/>
      </w:r>
      <w:r>
        <w:rPr>
          <w:noProof/>
        </w:rPr>
        <w:fldChar w:fldCharType="begin"/>
      </w:r>
      <w:r>
        <w:rPr>
          <w:noProof/>
        </w:rPr>
        <w:instrText xml:space="preserve"> PAGEREF _Toc445825124 \h </w:instrText>
      </w:r>
      <w:r>
        <w:rPr>
          <w:noProof/>
        </w:rPr>
      </w:r>
      <w:r>
        <w:rPr>
          <w:noProof/>
        </w:rPr>
        <w:fldChar w:fldCharType="separate"/>
      </w:r>
      <w:r>
        <w:rPr>
          <w:noProof/>
        </w:rPr>
        <w:t>21</w:t>
      </w:r>
      <w:r>
        <w:rPr>
          <w:noProof/>
        </w:rPr>
        <w:fldChar w:fldCharType="end"/>
      </w:r>
    </w:p>
    <w:p w14:paraId="1642490C"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6.2.3.</w:t>
      </w:r>
      <w:r>
        <w:rPr>
          <w:rFonts w:eastAsiaTheme="minorEastAsia"/>
          <w:noProof/>
          <w:sz w:val="24"/>
          <w:szCs w:val="24"/>
          <w:lang w:val="en-US"/>
        </w:rPr>
        <w:tab/>
      </w:r>
      <w:r w:rsidRPr="00A72BE5">
        <w:rPr>
          <w:noProof/>
        </w:rPr>
        <w:t>Training documentation</w:t>
      </w:r>
      <w:r>
        <w:rPr>
          <w:noProof/>
        </w:rPr>
        <w:tab/>
      </w:r>
      <w:r>
        <w:rPr>
          <w:noProof/>
        </w:rPr>
        <w:fldChar w:fldCharType="begin"/>
      </w:r>
      <w:r>
        <w:rPr>
          <w:noProof/>
        </w:rPr>
        <w:instrText xml:space="preserve"> PAGEREF _Toc445825125 \h </w:instrText>
      </w:r>
      <w:r>
        <w:rPr>
          <w:noProof/>
        </w:rPr>
      </w:r>
      <w:r>
        <w:rPr>
          <w:noProof/>
        </w:rPr>
        <w:fldChar w:fldCharType="separate"/>
      </w:r>
      <w:r>
        <w:rPr>
          <w:noProof/>
        </w:rPr>
        <w:t>21</w:t>
      </w:r>
      <w:r>
        <w:rPr>
          <w:noProof/>
        </w:rPr>
        <w:fldChar w:fldCharType="end"/>
      </w:r>
    </w:p>
    <w:p w14:paraId="07F91EC4" w14:textId="77777777" w:rsidR="003F4581" w:rsidRDefault="003F4581">
      <w:pPr>
        <w:pStyle w:val="TOC2"/>
        <w:rPr>
          <w:rFonts w:eastAsiaTheme="minorEastAsia"/>
          <w:color w:val="auto"/>
          <w:sz w:val="24"/>
          <w:szCs w:val="24"/>
          <w:lang w:val="en-US"/>
        </w:rPr>
      </w:pPr>
      <w:r w:rsidRPr="00A72BE5">
        <w:t>6.3.</w:t>
      </w:r>
      <w:r>
        <w:rPr>
          <w:rFonts w:eastAsiaTheme="minorEastAsia"/>
          <w:color w:val="auto"/>
          <w:sz w:val="24"/>
          <w:szCs w:val="24"/>
          <w:lang w:val="en-US"/>
        </w:rPr>
        <w:tab/>
      </w:r>
      <w:r w:rsidRPr="00A72BE5">
        <w:t>Spare transponders</w:t>
      </w:r>
      <w:r>
        <w:tab/>
      </w:r>
      <w:r>
        <w:fldChar w:fldCharType="begin"/>
      </w:r>
      <w:r>
        <w:instrText xml:space="preserve"> PAGEREF _Toc445825126 \h </w:instrText>
      </w:r>
      <w:r>
        <w:fldChar w:fldCharType="separate"/>
      </w:r>
      <w:r>
        <w:t>21</w:t>
      </w:r>
      <w:r>
        <w:fldChar w:fldCharType="end"/>
      </w:r>
    </w:p>
    <w:p w14:paraId="7B1DEAAA" w14:textId="77777777" w:rsidR="003F4581" w:rsidRDefault="003F4581">
      <w:pPr>
        <w:pStyle w:val="TOC1"/>
        <w:rPr>
          <w:rFonts w:eastAsiaTheme="minorEastAsia"/>
          <w:b w:val="0"/>
          <w:color w:val="auto"/>
          <w:sz w:val="24"/>
          <w:szCs w:val="24"/>
          <w:lang w:val="en-US"/>
        </w:rPr>
      </w:pPr>
      <w:r w:rsidRPr="00A72BE5">
        <w:t>7.</w:t>
      </w:r>
      <w:r>
        <w:rPr>
          <w:rFonts w:eastAsiaTheme="minorEastAsia"/>
          <w:b w:val="0"/>
          <w:color w:val="auto"/>
          <w:sz w:val="24"/>
          <w:szCs w:val="24"/>
          <w:lang w:val="en-US"/>
        </w:rPr>
        <w:tab/>
      </w:r>
      <w:r w:rsidRPr="00A72BE5">
        <w:t>SELECTION OF EQUIPMENT</w:t>
      </w:r>
      <w:r>
        <w:tab/>
      </w:r>
      <w:r>
        <w:fldChar w:fldCharType="begin"/>
      </w:r>
      <w:r>
        <w:instrText xml:space="preserve"> PAGEREF _Toc445825127 \h </w:instrText>
      </w:r>
      <w:r>
        <w:fldChar w:fldCharType="separate"/>
      </w:r>
      <w:r>
        <w:t>22</w:t>
      </w:r>
      <w:r>
        <w:fldChar w:fldCharType="end"/>
      </w:r>
    </w:p>
    <w:p w14:paraId="45C07511" w14:textId="77777777" w:rsidR="003F4581" w:rsidRDefault="003F4581">
      <w:pPr>
        <w:pStyle w:val="TOC1"/>
        <w:rPr>
          <w:rFonts w:eastAsiaTheme="minorEastAsia"/>
          <w:b w:val="0"/>
          <w:color w:val="auto"/>
          <w:sz w:val="24"/>
          <w:szCs w:val="24"/>
          <w:lang w:val="en-US"/>
        </w:rPr>
      </w:pPr>
      <w:r w:rsidRPr="00A72BE5">
        <w:t>8.</w:t>
      </w:r>
      <w:r>
        <w:rPr>
          <w:rFonts w:eastAsiaTheme="minorEastAsia"/>
          <w:b w:val="0"/>
          <w:color w:val="auto"/>
          <w:sz w:val="24"/>
          <w:szCs w:val="24"/>
          <w:lang w:val="en-US"/>
        </w:rPr>
        <w:tab/>
      </w:r>
      <w:r w:rsidRPr="00A72BE5">
        <w:t>GENERAL CONSIDERATIONS FOR INTEGRATING AN AIS-AtoN SYSTEM</w:t>
      </w:r>
      <w:r>
        <w:tab/>
      </w:r>
      <w:r>
        <w:fldChar w:fldCharType="begin"/>
      </w:r>
      <w:r>
        <w:instrText xml:space="preserve"> PAGEREF _Toc445825128 \h </w:instrText>
      </w:r>
      <w:r>
        <w:fldChar w:fldCharType="separate"/>
      </w:r>
      <w:r>
        <w:t>22</w:t>
      </w:r>
      <w:r>
        <w:fldChar w:fldCharType="end"/>
      </w:r>
    </w:p>
    <w:p w14:paraId="0357EA04" w14:textId="77777777" w:rsidR="003F4581" w:rsidRDefault="003F4581">
      <w:pPr>
        <w:pStyle w:val="TOC2"/>
        <w:rPr>
          <w:rFonts w:eastAsiaTheme="minorEastAsia"/>
          <w:color w:val="auto"/>
          <w:sz w:val="24"/>
          <w:szCs w:val="24"/>
          <w:lang w:val="en-US"/>
        </w:rPr>
      </w:pPr>
      <w:r w:rsidRPr="00A72BE5">
        <w:t>8.1.</w:t>
      </w:r>
      <w:r>
        <w:rPr>
          <w:rFonts w:eastAsiaTheme="minorEastAsia"/>
          <w:color w:val="auto"/>
          <w:sz w:val="24"/>
          <w:szCs w:val="24"/>
          <w:lang w:val="en-US"/>
        </w:rPr>
        <w:tab/>
      </w:r>
      <w:r w:rsidRPr="00A72BE5">
        <w:t>IMPACT ON BUOY PERFORMANCE</w:t>
      </w:r>
      <w:r>
        <w:tab/>
      </w:r>
      <w:r>
        <w:fldChar w:fldCharType="begin"/>
      </w:r>
      <w:r>
        <w:instrText xml:space="preserve"> PAGEREF _Toc445825129 \h </w:instrText>
      </w:r>
      <w:r>
        <w:fldChar w:fldCharType="separate"/>
      </w:r>
      <w:r>
        <w:t>22</w:t>
      </w:r>
      <w:r>
        <w:fldChar w:fldCharType="end"/>
      </w:r>
    </w:p>
    <w:p w14:paraId="5EB950F3" w14:textId="77777777" w:rsidR="003F4581" w:rsidRDefault="003F4581">
      <w:pPr>
        <w:pStyle w:val="TOC2"/>
        <w:rPr>
          <w:rFonts w:eastAsiaTheme="minorEastAsia"/>
          <w:color w:val="auto"/>
          <w:sz w:val="24"/>
          <w:szCs w:val="24"/>
          <w:lang w:val="en-US"/>
        </w:rPr>
      </w:pPr>
      <w:r w:rsidRPr="00A72BE5">
        <w:t>8.2.</w:t>
      </w:r>
      <w:r>
        <w:rPr>
          <w:rFonts w:eastAsiaTheme="minorEastAsia"/>
          <w:color w:val="auto"/>
          <w:sz w:val="24"/>
          <w:szCs w:val="24"/>
          <w:lang w:val="en-US"/>
        </w:rPr>
        <w:tab/>
      </w:r>
      <w:r w:rsidRPr="00A72BE5">
        <w:t>General Assembly</w:t>
      </w:r>
      <w:r>
        <w:tab/>
      </w:r>
      <w:r>
        <w:fldChar w:fldCharType="begin"/>
      </w:r>
      <w:r>
        <w:instrText xml:space="preserve"> PAGEREF _Toc445825130 \h </w:instrText>
      </w:r>
      <w:r>
        <w:fldChar w:fldCharType="separate"/>
      </w:r>
      <w:r>
        <w:t>22</w:t>
      </w:r>
      <w:r>
        <w:fldChar w:fldCharType="end"/>
      </w:r>
    </w:p>
    <w:p w14:paraId="06636EA5"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8.2.1.</w:t>
      </w:r>
      <w:r>
        <w:rPr>
          <w:rFonts w:eastAsiaTheme="minorEastAsia"/>
          <w:noProof/>
          <w:sz w:val="24"/>
          <w:szCs w:val="24"/>
          <w:lang w:val="en-US"/>
        </w:rPr>
        <w:tab/>
      </w:r>
      <w:r w:rsidRPr="00A72BE5">
        <w:rPr>
          <w:noProof/>
        </w:rPr>
        <w:t>Hard wired and plug connectors</w:t>
      </w:r>
      <w:r>
        <w:rPr>
          <w:noProof/>
        </w:rPr>
        <w:tab/>
      </w:r>
      <w:r>
        <w:rPr>
          <w:noProof/>
        </w:rPr>
        <w:fldChar w:fldCharType="begin"/>
      </w:r>
      <w:r>
        <w:rPr>
          <w:noProof/>
        </w:rPr>
        <w:instrText xml:space="preserve"> PAGEREF _Toc445825131 \h </w:instrText>
      </w:r>
      <w:r>
        <w:rPr>
          <w:noProof/>
        </w:rPr>
      </w:r>
      <w:r>
        <w:rPr>
          <w:noProof/>
        </w:rPr>
        <w:fldChar w:fldCharType="separate"/>
      </w:r>
      <w:r>
        <w:rPr>
          <w:noProof/>
        </w:rPr>
        <w:t>23</w:t>
      </w:r>
      <w:r>
        <w:rPr>
          <w:noProof/>
        </w:rPr>
        <w:fldChar w:fldCharType="end"/>
      </w:r>
    </w:p>
    <w:p w14:paraId="2F9866CA"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8.2.3.</w:t>
      </w:r>
      <w:r>
        <w:rPr>
          <w:rFonts w:eastAsiaTheme="minorEastAsia"/>
          <w:noProof/>
          <w:sz w:val="24"/>
          <w:szCs w:val="24"/>
          <w:lang w:val="en-US"/>
        </w:rPr>
        <w:tab/>
      </w:r>
      <w:r w:rsidRPr="00A72BE5">
        <w:rPr>
          <w:noProof/>
        </w:rPr>
        <w:t>Assembly of cable glands</w:t>
      </w:r>
      <w:r>
        <w:rPr>
          <w:noProof/>
        </w:rPr>
        <w:tab/>
      </w:r>
      <w:r>
        <w:rPr>
          <w:noProof/>
        </w:rPr>
        <w:fldChar w:fldCharType="begin"/>
      </w:r>
      <w:r>
        <w:rPr>
          <w:noProof/>
        </w:rPr>
        <w:instrText xml:space="preserve"> PAGEREF _Toc445825132 \h </w:instrText>
      </w:r>
      <w:r>
        <w:rPr>
          <w:noProof/>
        </w:rPr>
      </w:r>
      <w:r>
        <w:rPr>
          <w:noProof/>
        </w:rPr>
        <w:fldChar w:fldCharType="separate"/>
      </w:r>
      <w:r>
        <w:rPr>
          <w:noProof/>
        </w:rPr>
        <w:t>24</w:t>
      </w:r>
      <w:r>
        <w:rPr>
          <w:noProof/>
        </w:rPr>
        <w:fldChar w:fldCharType="end"/>
      </w:r>
    </w:p>
    <w:p w14:paraId="04AC2BBA"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8.2.4.</w:t>
      </w:r>
      <w:r>
        <w:rPr>
          <w:rFonts w:eastAsiaTheme="minorEastAsia"/>
          <w:noProof/>
          <w:sz w:val="24"/>
          <w:szCs w:val="24"/>
          <w:lang w:val="en-US"/>
        </w:rPr>
        <w:tab/>
      </w:r>
      <w:r w:rsidRPr="00A72BE5">
        <w:rPr>
          <w:noProof/>
        </w:rPr>
        <w:t>Preparation of the AIS System</w:t>
      </w:r>
      <w:r>
        <w:rPr>
          <w:noProof/>
        </w:rPr>
        <w:tab/>
      </w:r>
      <w:r>
        <w:rPr>
          <w:noProof/>
        </w:rPr>
        <w:fldChar w:fldCharType="begin"/>
      </w:r>
      <w:r>
        <w:rPr>
          <w:noProof/>
        </w:rPr>
        <w:instrText xml:space="preserve"> PAGEREF _Toc445825133 \h </w:instrText>
      </w:r>
      <w:r>
        <w:rPr>
          <w:noProof/>
        </w:rPr>
      </w:r>
      <w:r>
        <w:rPr>
          <w:noProof/>
        </w:rPr>
        <w:fldChar w:fldCharType="separate"/>
      </w:r>
      <w:r>
        <w:rPr>
          <w:noProof/>
        </w:rPr>
        <w:t>24</w:t>
      </w:r>
      <w:r>
        <w:rPr>
          <w:noProof/>
        </w:rPr>
        <w:fldChar w:fldCharType="end"/>
      </w:r>
    </w:p>
    <w:p w14:paraId="5C1637F7" w14:textId="77777777" w:rsidR="003F4581" w:rsidRDefault="003F4581">
      <w:pPr>
        <w:pStyle w:val="TOC3"/>
        <w:tabs>
          <w:tab w:val="left" w:pos="1134"/>
          <w:tab w:val="right" w:leader="dot" w:pos="10195"/>
        </w:tabs>
        <w:rPr>
          <w:rFonts w:eastAsiaTheme="minorEastAsia"/>
          <w:noProof/>
          <w:sz w:val="24"/>
          <w:szCs w:val="24"/>
          <w:lang w:val="en-US"/>
        </w:rPr>
      </w:pPr>
      <w:r w:rsidRPr="00A72BE5">
        <w:rPr>
          <w:noProof/>
        </w:rPr>
        <w:t>8.2.6.</w:t>
      </w:r>
      <w:r>
        <w:rPr>
          <w:rFonts w:eastAsiaTheme="minorEastAsia"/>
          <w:noProof/>
          <w:sz w:val="24"/>
          <w:szCs w:val="24"/>
          <w:lang w:val="en-US"/>
        </w:rPr>
        <w:tab/>
      </w:r>
      <w:r w:rsidRPr="00A72BE5">
        <w:rPr>
          <w:noProof/>
        </w:rPr>
        <w:t>Connections and Completion</w:t>
      </w:r>
      <w:r>
        <w:rPr>
          <w:noProof/>
        </w:rPr>
        <w:tab/>
      </w:r>
      <w:r>
        <w:rPr>
          <w:noProof/>
        </w:rPr>
        <w:fldChar w:fldCharType="begin"/>
      </w:r>
      <w:r>
        <w:rPr>
          <w:noProof/>
        </w:rPr>
        <w:instrText xml:space="preserve"> PAGEREF _Toc445825134 \h </w:instrText>
      </w:r>
      <w:r>
        <w:rPr>
          <w:noProof/>
        </w:rPr>
      </w:r>
      <w:r>
        <w:rPr>
          <w:noProof/>
        </w:rPr>
        <w:fldChar w:fldCharType="separate"/>
      </w:r>
      <w:r>
        <w:rPr>
          <w:noProof/>
        </w:rPr>
        <w:t>25</w:t>
      </w:r>
      <w:r>
        <w:rPr>
          <w:noProof/>
        </w:rPr>
        <w:fldChar w:fldCharType="end"/>
      </w:r>
    </w:p>
    <w:p w14:paraId="5B6DDDD0" w14:textId="77777777" w:rsidR="003F4581" w:rsidRDefault="003F4581">
      <w:pPr>
        <w:pStyle w:val="TOC2"/>
        <w:rPr>
          <w:rFonts w:eastAsiaTheme="minorEastAsia"/>
          <w:color w:val="auto"/>
          <w:sz w:val="24"/>
          <w:szCs w:val="24"/>
          <w:lang w:val="en-US"/>
        </w:rPr>
      </w:pPr>
      <w:r w:rsidRPr="00A72BE5">
        <w:t>8.3.</w:t>
      </w:r>
      <w:r>
        <w:rPr>
          <w:rFonts w:eastAsiaTheme="minorEastAsia"/>
          <w:color w:val="auto"/>
          <w:sz w:val="24"/>
          <w:szCs w:val="24"/>
          <w:lang w:val="en-US"/>
        </w:rPr>
        <w:tab/>
      </w:r>
      <w:r w:rsidRPr="00A72BE5">
        <w:t>General outlines for the assembly</w:t>
      </w:r>
      <w:r>
        <w:tab/>
      </w:r>
      <w:r>
        <w:fldChar w:fldCharType="begin"/>
      </w:r>
      <w:r>
        <w:instrText xml:space="preserve"> PAGEREF _Toc445825135 \h </w:instrText>
      </w:r>
      <w:r>
        <w:fldChar w:fldCharType="separate"/>
      </w:r>
      <w:r>
        <w:t>25</w:t>
      </w:r>
      <w:r>
        <w:fldChar w:fldCharType="end"/>
      </w:r>
    </w:p>
    <w:p w14:paraId="20E361A9" w14:textId="77777777" w:rsidR="003F4581" w:rsidRDefault="003F4581">
      <w:pPr>
        <w:pStyle w:val="TOC1"/>
        <w:rPr>
          <w:rFonts w:eastAsiaTheme="minorEastAsia"/>
          <w:b w:val="0"/>
          <w:color w:val="auto"/>
          <w:sz w:val="24"/>
          <w:szCs w:val="24"/>
          <w:lang w:val="en-US"/>
        </w:rPr>
      </w:pPr>
      <w:r w:rsidRPr="00A72BE5">
        <w:t>9.</w:t>
      </w:r>
      <w:r>
        <w:rPr>
          <w:rFonts w:eastAsiaTheme="minorEastAsia"/>
          <w:b w:val="0"/>
          <w:color w:val="auto"/>
          <w:sz w:val="24"/>
          <w:szCs w:val="24"/>
          <w:lang w:val="en-US"/>
        </w:rPr>
        <w:tab/>
      </w:r>
      <w:r w:rsidRPr="00A72BE5">
        <w:t>ACRONYMS</w:t>
      </w:r>
      <w:r>
        <w:tab/>
      </w:r>
      <w:r>
        <w:fldChar w:fldCharType="begin"/>
      </w:r>
      <w:r>
        <w:instrText xml:space="preserve"> PAGEREF _Toc445825136 \h </w:instrText>
      </w:r>
      <w:r>
        <w:fldChar w:fldCharType="separate"/>
      </w:r>
      <w:r>
        <w:t>26</w:t>
      </w:r>
      <w:r>
        <w:fldChar w:fldCharType="end"/>
      </w:r>
    </w:p>
    <w:p w14:paraId="4E2655DA" w14:textId="77777777" w:rsidR="003F4581" w:rsidRDefault="003F4581">
      <w:pPr>
        <w:pStyle w:val="TOC1"/>
        <w:rPr>
          <w:rFonts w:eastAsiaTheme="minorEastAsia"/>
          <w:b w:val="0"/>
          <w:color w:val="auto"/>
          <w:sz w:val="24"/>
          <w:szCs w:val="24"/>
          <w:lang w:val="en-US"/>
        </w:rPr>
      </w:pPr>
      <w:r w:rsidRPr="00A72BE5">
        <w:t>10.</w:t>
      </w:r>
      <w:r>
        <w:rPr>
          <w:rFonts w:eastAsiaTheme="minorEastAsia"/>
          <w:b w:val="0"/>
          <w:color w:val="auto"/>
          <w:sz w:val="24"/>
          <w:szCs w:val="24"/>
          <w:lang w:val="en-US"/>
        </w:rPr>
        <w:tab/>
      </w:r>
      <w:r w:rsidRPr="00A72BE5">
        <w:t>REFERENCES</w:t>
      </w:r>
      <w:r>
        <w:tab/>
      </w:r>
      <w:r>
        <w:fldChar w:fldCharType="begin"/>
      </w:r>
      <w:r>
        <w:instrText xml:space="preserve"> PAGEREF _Toc445825137 \h </w:instrText>
      </w:r>
      <w:r>
        <w:fldChar w:fldCharType="separate"/>
      </w:r>
      <w:r>
        <w:t>27</w:t>
      </w:r>
      <w:r>
        <w:fldChar w:fldCharType="end"/>
      </w:r>
    </w:p>
    <w:p w14:paraId="2FB874A6" w14:textId="77777777" w:rsidR="003F4581" w:rsidRDefault="003F4581">
      <w:pPr>
        <w:pStyle w:val="TOC4"/>
        <w:rPr>
          <w:rFonts w:eastAsiaTheme="minorEastAsia"/>
          <w:b w:val="0"/>
          <w:noProof/>
          <w:color w:val="auto"/>
          <w:sz w:val="24"/>
          <w:szCs w:val="24"/>
          <w:lang w:val="en-US"/>
        </w:rPr>
      </w:pPr>
      <w:r w:rsidRPr="00A72BE5">
        <w:rPr>
          <w:noProof/>
          <w:u w:color="407EC9"/>
        </w:rPr>
        <w:t>ANNEX A</w:t>
      </w:r>
      <w:r>
        <w:rPr>
          <w:rFonts w:eastAsiaTheme="minorEastAsia"/>
          <w:b w:val="0"/>
          <w:noProof/>
          <w:color w:val="auto"/>
          <w:sz w:val="24"/>
          <w:szCs w:val="24"/>
          <w:lang w:val="en-US"/>
        </w:rPr>
        <w:tab/>
      </w:r>
      <w:r w:rsidRPr="00A72BE5">
        <w:rPr>
          <w:noProof/>
        </w:rPr>
        <w:t>SAMPLE CHECKLIST</w:t>
      </w:r>
      <w:r>
        <w:rPr>
          <w:noProof/>
        </w:rPr>
        <w:tab/>
      </w:r>
      <w:r>
        <w:rPr>
          <w:noProof/>
        </w:rPr>
        <w:fldChar w:fldCharType="begin"/>
      </w:r>
      <w:r>
        <w:rPr>
          <w:noProof/>
        </w:rPr>
        <w:instrText xml:space="preserve"> PAGEREF _Toc445825138 \h </w:instrText>
      </w:r>
      <w:r>
        <w:rPr>
          <w:noProof/>
        </w:rPr>
      </w:r>
      <w:r>
        <w:rPr>
          <w:noProof/>
        </w:rPr>
        <w:fldChar w:fldCharType="separate"/>
      </w:r>
      <w:r>
        <w:rPr>
          <w:noProof/>
        </w:rPr>
        <w:t>28</w:t>
      </w:r>
      <w:r>
        <w:rPr>
          <w:noProof/>
        </w:rPr>
        <w:fldChar w:fldCharType="end"/>
      </w:r>
    </w:p>
    <w:p w14:paraId="66194D0F" w14:textId="434B9B15" w:rsidR="00642025" w:rsidRPr="00FC78D8" w:rsidRDefault="004A4EC4" w:rsidP="0093492E">
      <w:pPr>
        <w:rPr>
          <w:b/>
          <w:color w:val="00558C" w:themeColor="accent1"/>
          <w:sz w:val="22"/>
        </w:rPr>
      </w:pPr>
      <w:r w:rsidRPr="00FC78D8">
        <w:rPr>
          <w:rFonts w:eastAsia="Times New Roman" w:cs="Times New Roman"/>
          <w:b/>
          <w:color w:val="00558C" w:themeColor="accent1"/>
          <w:sz w:val="22"/>
          <w:szCs w:val="20"/>
        </w:rPr>
        <w:fldChar w:fldCharType="end"/>
      </w:r>
    </w:p>
    <w:p w14:paraId="001C0AD5" w14:textId="60995785" w:rsidR="0078486B" w:rsidRPr="00FC78D8" w:rsidRDefault="002F265A" w:rsidP="00C9558A">
      <w:pPr>
        <w:pStyle w:val="ListofFigures"/>
      </w:pPr>
      <w:r w:rsidRPr="00FC78D8">
        <w:t>List of Tables</w:t>
      </w:r>
    </w:p>
    <w:p w14:paraId="62285A6B" w14:textId="77777777" w:rsidR="006D34EF" w:rsidRDefault="00923B4D">
      <w:pPr>
        <w:pStyle w:val="TableofFigures"/>
        <w:rPr>
          <w:rFonts w:eastAsiaTheme="minorEastAsia"/>
          <w:i w:val="0"/>
          <w:noProof/>
          <w:sz w:val="24"/>
          <w:szCs w:val="24"/>
          <w:lang w:val="en-US"/>
        </w:rPr>
      </w:pPr>
      <w:r w:rsidRPr="00FC78D8">
        <w:fldChar w:fldCharType="begin"/>
      </w:r>
      <w:r w:rsidRPr="00FC78D8">
        <w:instrText xml:space="preserve"> TOC \t "Table caption" \c </w:instrText>
      </w:r>
      <w:r w:rsidRPr="00FC78D8">
        <w:fldChar w:fldCharType="separate"/>
      </w:r>
      <w:r w:rsidR="006D34EF">
        <w:rPr>
          <w:noProof/>
        </w:rPr>
        <w:t>Table 1</w:t>
      </w:r>
      <w:r w:rsidR="006D34EF">
        <w:rPr>
          <w:rFonts w:eastAsiaTheme="minorEastAsia"/>
          <w:i w:val="0"/>
          <w:noProof/>
          <w:sz w:val="24"/>
          <w:szCs w:val="24"/>
          <w:lang w:val="en-US"/>
        </w:rPr>
        <w:tab/>
      </w:r>
      <w:r w:rsidR="006D34EF">
        <w:rPr>
          <w:noProof/>
        </w:rPr>
        <w:t>Summary of optional AIS AtoN Station messages</w:t>
      </w:r>
      <w:r w:rsidR="006D34EF">
        <w:rPr>
          <w:noProof/>
        </w:rPr>
        <w:tab/>
      </w:r>
      <w:r w:rsidR="006D34EF">
        <w:rPr>
          <w:noProof/>
        </w:rPr>
        <w:fldChar w:fldCharType="begin"/>
      </w:r>
      <w:r w:rsidR="006D34EF">
        <w:rPr>
          <w:noProof/>
        </w:rPr>
        <w:instrText xml:space="preserve"> PAGEREF _Toc445824848 \h </w:instrText>
      </w:r>
      <w:r w:rsidR="006D34EF">
        <w:rPr>
          <w:noProof/>
        </w:rPr>
      </w:r>
      <w:r w:rsidR="006D34EF">
        <w:rPr>
          <w:noProof/>
        </w:rPr>
        <w:fldChar w:fldCharType="separate"/>
      </w:r>
      <w:r w:rsidR="006D34EF">
        <w:rPr>
          <w:noProof/>
        </w:rPr>
        <w:t>7</w:t>
      </w:r>
      <w:r w:rsidR="006D34EF">
        <w:rPr>
          <w:noProof/>
        </w:rPr>
        <w:fldChar w:fldCharType="end"/>
      </w:r>
    </w:p>
    <w:p w14:paraId="41219FA6" w14:textId="77777777" w:rsidR="006D34EF" w:rsidRDefault="006D34EF">
      <w:pPr>
        <w:pStyle w:val="TableofFigures"/>
        <w:rPr>
          <w:rFonts w:eastAsiaTheme="minorEastAsia"/>
          <w:i w:val="0"/>
          <w:noProof/>
          <w:sz w:val="24"/>
          <w:szCs w:val="24"/>
          <w:lang w:val="en-US"/>
        </w:rPr>
      </w:pPr>
      <w:r w:rsidRPr="00250E45">
        <w:rPr>
          <w:noProof/>
          <w:lang w:val="en-US"/>
        </w:rPr>
        <w:t>Table 2</w:t>
      </w:r>
      <w:r>
        <w:rPr>
          <w:rFonts w:eastAsiaTheme="minorEastAsia"/>
          <w:i w:val="0"/>
          <w:noProof/>
          <w:sz w:val="24"/>
          <w:szCs w:val="24"/>
          <w:lang w:val="en-US"/>
        </w:rPr>
        <w:tab/>
      </w:r>
      <w:r w:rsidRPr="00250E45">
        <w:rPr>
          <w:noProof/>
          <w:lang w:val="en-US"/>
        </w:rPr>
        <w:t>Suggested spare transponder holding</w:t>
      </w:r>
      <w:r>
        <w:rPr>
          <w:noProof/>
        </w:rPr>
        <w:tab/>
      </w:r>
      <w:r>
        <w:rPr>
          <w:noProof/>
        </w:rPr>
        <w:fldChar w:fldCharType="begin"/>
      </w:r>
      <w:r>
        <w:rPr>
          <w:noProof/>
        </w:rPr>
        <w:instrText xml:space="preserve"> PAGEREF _Toc445824849 \h </w:instrText>
      </w:r>
      <w:r>
        <w:rPr>
          <w:noProof/>
        </w:rPr>
      </w:r>
      <w:r>
        <w:rPr>
          <w:noProof/>
        </w:rPr>
        <w:fldChar w:fldCharType="separate"/>
      </w:r>
      <w:r>
        <w:rPr>
          <w:noProof/>
        </w:rPr>
        <w:t>21</w:t>
      </w:r>
      <w:r>
        <w:rPr>
          <w:noProof/>
        </w:rPr>
        <w:fldChar w:fldCharType="end"/>
      </w:r>
    </w:p>
    <w:p w14:paraId="41F688E8" w14:textId="77777777" w:rsidR="006D34EF" w:rsidRDefault="006D34EF">
      <w:pPr>
        <w:pStyle w:val="TableofFigures"/>
        <w:rPr>
          <w:rFonts w:eastAsiaTheme="minorEastAsia"/>
          <w:i w:val="0"/>
          <w:noProof/>
          <w:sz w:val="24"/>
          <w:szCs w:val="24"/>
          <w:lang w:val="en-US"/>
        </w:rPr>
      </w:pPr>
      <w:r w:rsidRPr="00250E45">
        <w:rPr>
          <w:noProof/>
          <w:lang w:val="en-US"/>
        </w:rPr>
        <w:t>Table 3</w:t>
      </w:r>
      <w:r>
        <w:rPr>
          <w:rFonts w:eastAsiaTheme="minorEastAsia"/>
          <w:i w:val="0"/>
          <w:noProof/>
          <w:sz w:val="24"/>
          <w:szCs w:val="24"/>
          <w:lang w:val="en-US"/>
        </w:rPr>
        <w:tab/>
      </w:r>
      <w:r w:rsidRPr="00250E45">
        <w:rPr>
          <w:noProof/>
          <w:lang w:val="en-US"/>
        </w:rPr>
        <w:t>Sample checklist</w:t>
      </w:r>
      <w:r>
        <w:rPr>
          <w:noProof/>
        </w:rPr>
        <w:tab/>
      </w:r>
      <w:r>
        <w:rPr>
          <w:noProof/>
        </w:rPr>
        <w:fldChar w:fldCharType="begin"/>
      </w:r>
      <w:r>
        <w:rPr>
          <w:noProof/>
        </w:rPr>
        <w:instrText xml:space="preserve"> PAGEREF _Toc445824850 \h </w:instrText>
      </w:r>
      <w:r>
        <w:rPr>
          <w:noProof/>
        </w:rPr>
      </w:r>
      <w:r>
        <w:rPr>
          <w:noProof/>
        </w:rPr>
        <w:fldChar w:fldCharType="separate"/>
      </w:r>
      <w:r>
        <w:rPr>
          <w:noProof/>
        </w:rPr>
        <w:t>28</w:t>
      </w:r>
      <w:r>
        <w:rPr>
          <w:noProof/>
        </w:rPr>
        <w:fldChar w:fldCharType="end"/>
      </w:r>
    </w:p>
    <w:p w14:paraId="161A247E" w14:textId="2F2B50B9" w:rsidR="00161325" w:rsidRPr="00FC78D8" w:rsidRDefault="00923B4D" w:rsidP="00923B4D">
      <w:pPr>
        <w:pStyle w:val="BodyText"/>
      </w:pPr>
      <w:r w:rsidRPr="00FC78D8">
        <w:fldChar w:fldCharType="end"/>
      </w:r>
    </w:p>
    <w:p w14:paraId="0F293C95" w14:textId="44E0E14A" w:rsidR="00994D97" w:rsidRPr="00FC78D8" w:rsidRDefault="00994D97" w:rsidP="00C9558A">
      <w:pPr>
        <w:pStyle w:val="ListofFigures"/>
      </w:pPr>
      <w:r w:rsidRPr="00FC78D8">
        <w:lastRenderedPageBreak/>
        <w:t>List of Figures</w:t>
      </w:r>
    </w:p>
    <w:p w14:paraId="57A89D75" w14:textId="77777777" w:rsidR="006D34EF" w:rsidRDefault="00923B4D">
      <w:pPr>
        <w:pStyle w:val="TableofFigures"/>
        <w:rPr>
          <w:rFonts w:eastAsiaTheme="minorEastAsia"/>
          <w:i w:val="0"/>
          <w:noProof/>
          <w:sz w:val="24"/>
          <w:szCs w:val="24"/>
          <w:lang w:val="en-US"/>
        </w:rPr>
      </w:pPr>
      <w:r w:rsidRPr="00FC78D8">
        <w:fldChar w:fldCharType="begin"/>
      </w:r>
      <w:r w:rsidRPr="00FC78D8">
        <w:instrText xml:space="preserve"> TOC \t "Figure caption" \c </w:instrText>
      </w:r>
      <w:r w:rsidRPr="00FC78D8">
        <w:fldChar w:fldCharType="separate"/>
      </w:r>
      <w:r w:rsidR="006D34EF">
        <w:rPr>
          <w:noProof/>
        </w:rPr>
        <w:t>Figure 1</w:t>
      </w:r>
      <w:r w:rsidR="006D34EF">
        <w:rPr>
          <w:rFonts w:eastAsiaTheme="minorEastAsia"/>
          <w:i w:val="0"/>
          <w:noProof/>
          <w:sz w:val="24"/>
          <w:szCs w:val="24"/>
          <w:lang w:val="en-US"/>
        </w:rPr>
        <w:tab/>
      </w:r>
      <w:r w:rsidR="006D34EF">
        <w:rPr>
          <w:noProof/>
        </w:rPr>
        <w:t>Cross-section of the geoids</w:t>
      </w:r>
      <w:r w:rsidR="006D34EF">
        <w:rPr>
          <w:noProof/>
        </w:rPr>
        <w:tab/>
      </w:r>
      <w:r w:rsidR="006D34EF">
        <w:rPr>
          <w:noProof/>
        </w:rPr>
        <w:fldChar w:fldCharType="begin"/>
      </w:r>
      <w:r w:rsidR="006D34EF">
        <w:rPr>
          <w:noProof/>
        </w:rPr>
        <w:instrText xml:space="preserve"> PAGEREF _Toc445824851 \h </w:instrText>
      </w:r>
      <w:r w:rsidR="006D34EF">
        <w:rPr>
          <w:noProof/>
        </w:rPr>
      </w:r>
      <w:r w:rsidR="006D34EF">
        <w:rPr>
          <w:noProof/>
        </w:rPr>
        <w:fldChar w:fldCharType="separate"/>
      </w:r>
      <w:r w:rsidR="006D34EF">
        <w:rPr>
          <w:noProof/>
        </w:rPr>
        <w:t>9</w:t>
      </w:r>
      <w:r w:rsidR="006D34EF">
        <w:rPr>
          <w:noProof/>
        </w:rPr>
        <w:fldChar w:fldCharType="end"/>
      </w:r>
    </w:p>
    <w:p w14:paraId="7AAD85A4" w14:textId="77777777" w:rsidR="006D34EF" w:rsidRDefault="006D34EF">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Normal situation – Reception coverage ≈ 35 km</w:t>
      </w:r>
      <w:r>
        <w:rPr>
          <w:noProof/>
        </w:rPr>
        <w:tab/>
      </w:r>
      <w:r>
        <w:rPr>
          <w:noProof/>
        </w:rPr>
        <w:fldChar w:fldCharType="begin"/>
      </w:r>
      <w:r>
        <w:rPr>
          <w:noProof/>
        </w:rPr>
        <w:instrText xml:space="preserve"> PAGEREF _Toc445824852 \h </w:instrText>
      </w:r>
      <w:r>
        <w:rPr>
          <w:noProof/>
        </w:rPr>
      </w:r>
      <w:r>
        <w:rPr>
          <w:noProof/>
        </w:rPr>
        <w:fldChar w:fldCharType="separate"/>
      </w:r>
      <w:r>
        <w:rPr>
          <w:noProof/>
        </w:rPr>
        <w:t>10</w:t>
      </w:r>
      <w:r>
        <w:rPr>
          <w:noProof/>
        </w:rPr>
        <w:fldChar w:fldCharType="end"/>
      </w:r>
    </w:p>
    <w:p w14:paraId="6DECD33F" w14:textId="77777777" w:rsidR="006D34EF" w:rsidRDefault="006D34EF">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Situation with ducts – Reception coverage ≈ 200 km</w:t>
      </w:r>
      <w:r>
        <w:rPr>
          <w:noProof/>
        </w:rPr>
        <w:tab/>
      </w:r>
      <w:r>
        <w:rPr>
          <w:noProof/>
        </w:rPr>
        <w:fldChar w:fldCharType="begin"/>
      </w:r>
      <w:r>
        <w:rPr>
          <w:noProof/>
        </w:rPr>
        <w:instrText xml:space="preserve"> PAGEREF _Toc445824853 \h </w:instrText>
      </w:r>
      <w:r>
        <w:rPr>
          <w:noProof/>
        </w:rPr>
      </w:r>
      <w:r>
        <w:rPr>
          <w:noProof/>
        </w:rPr>
        <w:fldChar w:fldCharType="separate"/>
      </w:r>
      <w:r>
        <w:rPr>
          <w:noProof/>
        </w:rPr>
        <w:t>10</w:t>
      </w:r>
      <w:r>
        <w:rPr>
          <w:noProof/>
        </w:rPr>
        <w:fldChar w:fldCharType="end"/>
      </w:r>
    </w:p>
    <w:p w14:paraId="3170FCAB" w14:textId="77777777" w:rsidR="006D34EF" w:rsidRDefault="006D34EF">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Measurement 1</w:t>
      </w:r>
      <w:r>
        <w:rPr>
          <w:noProof/>
        </w:rPr>
        <w:tab/>
      </w:r>
      <w:r>
        <w:rPr>
          <w:noProof/>
        </w:rPr>
        <w:fldChar w:fldCharType="begin"/>
      </w:r>
      <w:r>
        <w:rPr>
          <w:noProof/>
        </w:rPr>
        <w:instrText xml:space="preserve"> PAGEREF _Toc445824854 \h </w:instrText>
      </w:r>
      <w:r>
        <w:rPr>
          <w:noProof/>
        </w:rPr>
      </w:r>
      <w:r>
        <w:rPr>
          <w:noProof/>
        </w:rPr>
        <w:fldChar w:fldCharType="separate"/>
      </w:r>
      <w:r>
        <w:rPr>
          <w:noProof/>
        </w:rPr>
        <w:t>11</w:t>
      </w:r>
      <w:r>
        <w:rPr>
          <w:noProof/>
        </w:rPr>
        <w:fldChar w:fldCharType="end"/>
      </w:r>
    </w:p>
    <w:p w14:paraId="5699EB6F" w14:textId="77777777" w:rsidR="006D34EF" w:rsidRDefault="006D34EF">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Measurement 2</w:t>
      </w:r>
      <w:r>
        <w:rPr>
          <w:noProof/>
        </w:rPr>
        <w:tab/>
      </w:r>
      <w:r>
        <w:rPr>
          <w:noProof/>
        </w:rPr>
        <w:fldChar w:fldCharType="begin"/>
      </w:r>
      <w:r>
        <w:rPr>
          <w:noProof/>
        </w:rPr>
        <w:instrText xml:space="preserve"> PAGEREF _Toc445824855 \h </w:instrText>
      </w:r>
      <w:r>
        <w:rPr>
          <w:noProof/>
        </w:rPr>
      </w:r>
      <w:r>
        <w:rPr>
          <w:noProof/>
        </w:rPr>
        <w:fldChar w:fldCharType="separate"/>
      </w:r>
      <w:r>
        <w:rPr>
          <w:noProof/>
        </w:rPr>
        <w:t>11</w:t>
      </w:r>
      <w:r>
        <w:rPr>
          <w:noProof/>
        </w:rPr>
        <w:fldChar w:fldCharType="end"/>
      </w:r>
    </w:p>
    <w:p w14:paraId="69E9EDD1" w14:textId="77777777" w:rsidR="006D34EF" w:rsidRDefault="006D34EF">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Measurement 3</w:t>
      </w:r>
      <w:r>
        <w:rPr>
          <w:noProof/>
        </w:rPr>
        <w:tab/>
      </w:r>
      <w:r>
        <w:rPr>
          <w:noProof/>
        </w:rPr>
        <w:fldChar w:fldCharType="begin"/>
      </w:r>
      <w:r>
        <w:rPr>
          <w:noProof/>
        </w:rPr>
        <w:instrText xml:space="preserve"> PAGEREF _Toc445824856 \h </w:instrText>
      </w:r>
      <w:r>
        <w:rPr>
          <w:noProof/>
        </w:rPr>
      </w:r>
      <w:r>
        <w:rPr>
          <w:noProof/>
        </w:rPr>
        <w:fldChar w:fldCharType="separate"/>
      </w:r>
      <w:r>
        <w:rPr>
          <w:noProof/>
        </w:rPr>
        <w:t>12</w:t>
      </w:r>
      <w:r>
        <w:rPr>
          <w:noProof/>
        </w:rPr>
        <w:fldChar w:fldCharType="end"/>
      </w:r>
    </w:p>
    <w:p w14:paraId="4E556BBA" w14:textId="77777777" w:rsidR="006D34EF" w:rsidRDefault="006D34EF">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Antenna damage due to collision</w:t>
      </w:r>
      <w:r>
        <w:rPr>
          <w:noProof/>
        </w:rPr>
        <w:tab/>
      </w:r>
      <w:r>
        <w:rPr>
          <w:noProof/>
        </w:rPr>
        <w:fldChar w:fldCharType="begin"/>
      </w:r>
      <w:r>
        <w:rPr>
          <w:noProof/>
        </w:rPr>
        <w:instrText xml:space="preserve"> PAGEREF _Toc445824857 \h </w:instrText>
      </w:r>
      <w:r>
        <w:rPr>
          <w:noProof/>
        </w:rPr>
      </w:r>
      <w:r>
        <w:rPr>
          <w:noProof/>
        </w:rPr>
        <w:fldChar w:fldCharType="separate"/>
      </w:r>
      <w:r>
        <w:rPr>
          <w:noProof/>
        </w:rPr>
        <w:t>14</w:t>
      </w:r>
      <w:r>
        <w:rPr>
          <w:noProof/>
        </w:rPr>
        <w:fldChar w:fldCharType="end"/>
      </w:r>
    </w:p>
    <w:p w14:paraId="3E12A1A0" w14:textId="77777777" w:rsidR="006D34EF" w:rsidRDefault="006D34EF">
      <w:pPr>
        <w:pStyle w:val="TableofFigures"/>
        <w:rPr>
          <w:rFonts w:eastAsiaTheme="minorEastAsia"/>
          <w:i w:val="0"/>
          <w:noProof/>
          <w:sz w:val="24"/>
          <w:szCs w:val="24"/>
          <w:lang w:val="en-US"/>
        </w:rPr>
      </w:pPr>
      <w:r w:rsidRPr="00ED4F0C">
        <w:rPr>
          <w:noProof/>
          <w:lang w:val="en-US"/>
        </w:rPr>
        <w:t>Figure 8</w:t>
      </w:r>
      <w:r>
        <w:rPr>
          <w:rFonts w:eastAsiaTheme="minorEastAsia"/>
          <w:i w:val="0"/>
          <w:noProof/>
          <w:sz w:val="24"/>
          <w:szCs w:val="24"/>
          <w:lang w:val="en-US"/>
        </w:rPr>
        <w:tab/>
      </w:r>
      <w:r w:rsidRPr="00ED4F0C">
        <w:rPr>
          <w:noProof/>
          <w:lang w:val="en-US"/>
        </w:rPr>
        <w:t>Basic connection between systems for Type 1</w:t>
      </w:r>
      <w:r>
        <w:rPr>
          <w:noProof/>
        </w:rPr>
        <w:tab/>
      </w:r>
      <w:r>
        <w:rPr>
          <w:noProof/>
        </w:rPr>
        <w:fldChar w:fldCharType="begin"/>
      </w:r>
      <w:r>
        <w:rPr>
          <w:noProof/>
        </w:rPr>
        <w:instrText xml:space="preserve"> PAGEREF _Toc445824858 \h </w:instrText>
      </w:r>
      <w:r>
        <w:rPr>
          <w:noProof/>
        </w:rPr>
      </w:r>
      <w:r>
        <w:rPr>
          <w:noProof/>
        </w:rPr>
        <w:fldChar w:fldCharType="separate"/>
      </w:r>
      <w:r>
        <w:rPr>
          <w:noProof/>
        </w:rPr>
        <w:t>16</w:t>
      </w:r>
      <w:r>
        <w:rPr>
          <w:noProof/>
        </w:rPr>
        <w:fldChar w:fldCharType="end"/>
      </w:r>
    </w:p>
    <w:p w14:paraId="6BCF55E8" w14:textId="77777777" w:rsidR="006D34EF" w:rsidRDefault="006D34EF">
      <w:pPr>
        <w:pStyle w:val="TableofFigures"/>
        <w:rPr>
          <w:rFonts w:eastAsiaTheme="minorEastAsia"/>
          <w:i w:val="0"/>
          <w:noProof/>
          <w:sz w:val="24"/>
          <w:szCs w:val="24"/>
          <w:lang w:val="en-US"/>
        </w:rPr>
      </w:pPr>
      <w:r w:rsidRPr="00ED4F0C">
        <w:rPr>
          <w:noProof/>
          <w:lang w:val="en-US"/>
        </w:rPr>
        <w:t>Figure 9</w:t>
      </w:r>
      <w:r>
        <w:rPr>
          <w:rFonts w:eastAsiaTheme="minorEastAsia"/>
          <w:i w:val="0"/>
          <w:noProof/>
          <w:sz w:val="24"/>
          <w:szCs w:val="24"/>
          <w:lang w:val="en-US"/>
        </w:rPr>
        <w:tab/>
      </w:r>
      <w:r w:rsidRPr="00ED4F0C">
        <w:rPr>
          <w:noProof/>
          <w:lang w:val="en-US"/>
        </w:rPr>
        <w:t>Measurement of power transmitted via direct connection through cable and signal attenuation.</w:t>
      </w:r>
      <w:r>
        <w:rPr>
          <w:noProof/>
        </w:rPr>
        <w:tab/>
      </w:r>
      <w:r>
        <w:rPr>
          <w:noProof/>
        </w:rPr>
        <w:fldChar w:fldCharType="begin"/>
      </w:r>
      <w:r>
        <w:rPr>
          <w:noProof/>
        </w:rPr>
        <w:instrText xml:space="preserve"> PAGEREF _Toc445824859 \h </w:instrText>
      </w:r>
      <w:r>
        <w:rPr>
          <w:noProof/>
        </w:rPr>
      </w:r>
      <w:r>
        <w:rPr>
          <w:noProof/>
        </w:rPr>
        <w:fldChar w:fldCharType="separate"/>
      </w:r>
      <w:r>
        <w:rPr>
          <w:noProof/>
        </w:rPr>
        <w:t>17</w:t>
      </w:r>
      <w:r>
        <w:rPr>
          <w:noProof/>
        </w:rPr>
        <w:fldChar w:fldCharType="end"/>
      </w:r>
    </w:p>
    <w:p w14:paraId="0C1F9CDF" w14:textId="77777777" w:rsidR="006D34EF" w:rsidRDefault="006D34EF">
      <w:pPr>
        <w:pStyle w:val="TableofFigures"/>
        <w:rPr>
          <w:rFonts w:eastAsiaTheme="minorEastAsia"/>
          <w:i w:val="0"/>
          <w:noProof/>
          <w:sz w:val="24"/>
          <w:szCs w:val="24"/>
          <w:lang w:val="en-US"/>
        </w:rPr>
      </w:pPr>
      <w:r w:rsidRPr="00ED4F0C">
        <w:rPr>
          <w:noProof/>
          <w:lang w:val="en-US"/>
        </w:rPr>
        <w:t>Figure 10</w:t>
      </w:r>
      <w:r>
        <w:rPr>
          <w:rFonts w:eastAsiaTheme="minorEastAsia"/>
          <w:i w:val="0"/>
          <w:noProof/>
          <w:sz w:val="24"/>
          <w:szCs w:val="24"/>
          <w:lang w:val="en-US"/>
        </w:rPr>
        <w:tab/>
      </w:r>
      <w:r w:rsidRPr="00ED4F0C">
        <w:rPr>
          <w:noProof/>
          <w:lang w:val="en-US"/>
        </w:rPr>
        <w:t>Consumption [uA] vs. Samples, samples taken every 12 ms.</w:t>
      </w:r>
      <w:r>
        <w:rPr>
          <w:noProof/>
        </w:rPr>
        <w:tab/>
      </w:r>
      <w:r>
        <w:rPr>
          <w:noProof/>
        </w:rPr>
        <w:fldChar w:fldCharType="begin"/>
      </w:r>
      <w:r>
        <w:rPr>
          <w:noProof/>
        </w:rPr>
        <w:instrText xml:space="preserve"> PAGEREF _Toc445824860 \h </w:instrText>
      </w:r>
      <w:r>
        <w:rPr>
          <w:noProof/>
        </w:rPr>
      </w:r>
      <w:r>
        <w:rPr>
          <w:noProof/>
        </w:rPr>
        <w:fldChar w:fldCharType="separate"/>
      </w:r>
      <w:r>
        <w:rPr>
          <w:noProof/>
        </w:rPr>
        <w:t>17</w:t>
      </w:r>
      <w:r>
        <w:rPr>
          <w:noProof/>
        </w:rPr>
        <w:fldChar w:fldCharType="end"/>
      </w:r>
    </w:p>
    <w:p w14:paraId="33D1C698" w14:textId="77777777" w:rsidR="006D34EF" w:rsidRDefault="006D34EF">
      <w:pPr>
        <w:pStyle w:val="TableofFigures"/>
        <w:rPr>
          <w:rFonts w:eastAsiaTheme="minorEastAsia"/>
          <w:i w:val="0"/>
          <w:noProof/>
          <w:sz w:val="24"/>
          <w:szCs w:val="24"/>
          <w:lang w:val="en-US"/>
        </w:rPr>
      </w:pPr>
      <w:r w:rsidRPr="00ED4F0C">
        <w:rPr>
          <w:noProof/>
          <w:lang w:val="en-US"/>
        </w:rPr>
        <w:t>Figure 11</w:t>
      </w:r>
      <w:r>
        <w:rPr>
          <w:rFonts w:eastAsiaTheme="minorEastAsia"/>
          <w:i w:val="0"/>
          <w:noProof/>
          <w:sz w:val="24"/>
          <w:szCs w:val="24"/>
          <w:lang w:val="en-US"/>
        </w:rPr>
        <w:tab/>
      </w:r>
      <w:r w:rsidRPr="00ED4F0C">
        <w:rPr>
          <w:noProof/>
          <w:lang w:val="en-US"/>
        </w:rPr>
        <w:t>Consumption during transmission [A]</w:t>
      </w:r>
      <w:r>
        <w:rPr>
          <w:noProof/>
        </w:rPr>
        <w:tab/>
      </w:r>
      <w:r>
        <w:rPr>
          <w:noProof/>
        </w:rPr>
        <w:fldChar w:fldCharType="begin"/>
      </w:r>
      <w:r>
        <w:rPr>
          <w:noProof/>
        </w:rPr>
        <w:instrText xml:space="preserve"> PAGEREF _Toc445824861 \h </w:instrText>
      </w:r>
      <w:r>
        <w:rPr>
          <w:noProof/>
        </w:rPr>
      </w:r>
      <w:r>
        <w:rPr>
          <w:noProof/>
        </w:rPr>
        <w:fldChar w:fldCharType="separate"/>
      </w:r>
      <w:r>
        <w:rPr>
          <w:noProof/>
        </w:rPr>
        <w:t>18</w:t>
      </w:r>
      <w:r>
        <w:rPr>
          <w:noProof/>
        </w:rPr>
        <w:fldChar w:fldCharType="end"/>
      </w:r>
    </w:p>
    <w:p w14:paraId="11BC75CF" w14:textId="77777777" w:rsidR="006D34EF" w:rsidRDefault="006D34EF">
      <w:pPr>
        <w:pStyle w:val="TableofFigures"/>
        <w:rPr>
          <w:rFonts w:eastAsiaTheme="minorEastAsia"/>
          <w:i w:val="0"/>
          <w:noProof/>
          <w:sz w:val="24"/>
          <w:szCs w:val="24"/>
          <w:lang w:val="en-US"/>
        </w:rPr>
      </w:pPr>
      <w:r w:rsidRPr="00ED4F0C">
        <w:rPr>
          <w:noProof/>
          <w:lang w:val="en-US"/>
        </w:rPr>
        <w:t>Figure 12</w:t>
      </w:r>
      <w:r>
        <w:rPr>
          <w:rFonts w:eastAsiaTheme="minorEastAsia"/>
          <w:i w:val="0"/>
          <w:noProof/>
          <w:sz w:val="24"/>
          <w:szCs w:val="24"/>
          <w:lang w:val="en-US"/>
        </w:rPr>
        <w:tab/>
      </w:r>
      <w:r w:rsidRPr="00ED4F0C">
        <w:rPr>
          <w:noProof/>
          <w:lang w:val="en-US"/>
        </w:rPr>
        <w:t>Bench test</w:t>
      </w:r>
      <w:r>
        <w:rPr>
          <w:noProof/>
        </w:rPr>
        <w:tab/>
      </w:r>
      <w:r>
        <w:rPr>
          <w:noProof/>
        </w:rPr>
        <w:fldChar w:fldCharType="begin"/>
      </w:r>
      <w:r>
        <w:rPr>
          <w:noProof/>
        </w:rPr>
        <w:instrText xml:space="preserve"> PAGEREF _Toc445824862 \h </w:instrText>
      </w:r>
      <w:r>
        <w:rPr>
          <w:noProof/>
        </w:rPr>
      </w:r>
      <w:r>
        <w:rPr>
          <w:noProof/>
        </w:rPr>
        <w:fldChar w:fldCharType="separate"/>
      </w:r>
      <w:r>
        <w:rPr>
          <w:noProof/>
        </w:rPr>
        <w:t>18</w:t>
      </w:r>
      <w:r>
        <w:rPr>
          <w:noProof/>
        </w:rPr>
        <w:fldChar w:fldCharType="end"/>
      </w:r>
    </w:p>
    <w:p w14:paraId="06004FB5" w14:textId="77777777" w:rsidR="006D34EF" w:rsidRDefault="006D34EF">
      <w:pPr>
        <w:pStyle w:val="TableofFigures"/>
        <w:rPr>
          <w:rFonts w:eastAsiaTheme="minorEastAsia"/>
          <w:i w:val="0"/>
          <w:noProof/>
          <w:sz w:val="24"/>
          <w:szCs w:val="24"/>
          <w:lang w:val="en-US"/>
        </w:rPr>
      </w:pPr>
      <w:r w:rsidRPr="00ED4F0C">
        <w:rPr>
          <w:noProof/>
          <w:lang w:val="en-US"/>
        </w:rPr>
        <w:t>Figure 13</w:t>
      </w:r>
      <w:r>
        <w:rPr>
          <w:rFonts w:eastAsiaTheme="minorEastAsia"/>
          <w:i w:val="0"/>
          <w:noProof/>
          <w:sz w:val="24"/>
          <w:szCs w:val="24"/>
          <w:lang w:val="en-US"/>
        </w:rPr>
        <w:tab/>
      </w:r>
      <w:r w:rsidRPr="00ED4F0C">
        <w:rPr>
          <w:noProof/>
          <w:lang w:val="en-US"/>
        </w:rPr>
        <w:t>Spectrum analyzer displaying transmission spectrum.</w:t>
      </w:r>
      <w:r>
        <w:rPr>
          <w:noProof/>
        </w:rPr>
        <w:tab/>
      </w:r>
      <w:r>
        <w:rPr>
          <w:noProof/>
        </w:rPr>
        <w:fldChar w:fldCharType="begin"/>
      </w:r>
      <w:r>
        <w:rPr>
          <w:noProof/>
        </w:rPr>
        <w:instrText xml:space="preserve"> PAGEREF _Toc445824863 \h </w:instrText>
      </w:r>
      <w:r>
        <w:rPr>
          <w:noProof/>
        </w:rPr>
      </w:r>
      <w:r>
        <w:rPr>
          <w:noProof/>
        </w:rPr>
        <w:fldChar w:fldCharType="separate"/>
      </w:r>
      <w:r>
        <w:rPr>
          <w:noProof/>
        </w:rPr>
        <w:t>19</w:t>
      </w:r>
      <w:r>
        <w:rPr>
          <w:noProof/>
        </w:rPr>
        <w:fldChar w:fldCharType="end"/>
      </w:r>
    </w:p>
    <w:p w14:paraId="54FE8D7F" w14:textId="77777777" w:rsidR="006D34EF" w:rsidRDefault="006D34EF">
      <w:pPr>
        <w:pStyle w:val="TableofFigures"/>
        <w:rPr>
          <w:rFonts w:eastAsiaTheme="minorEastAsia"/>
          <w:i w:val="0"/>
          <w:noProof/>
          <w:sz w:val="24"/>
          <w:szCs w:val="24"/>
          <w:lang w:val="en-US"/>
        </w:rPr>
      </w:pPr>
      <w:r w:rsidRPr="00ED4F0C">
        <w:rPr>
          <w:noProof/>
          <w:lang w:val="en-US"/>
        </w:rPr>
        <w:t>Figure 14</w:t>
      </w:r>
      <w:r>
        <w:rPr>
          <w:rFonts w:eastAsiaTheme="minorEastAsia"/>
          <w:i w:val="0"/>
          <w:noProof/>
          <w:sz w:val="24"/>
          <w:szCs w:val="24"/>
          <w:lang w:val="en-US"/>
        </w:rPr>
        <w:tab/>
      </w:r>
      <w:r w:rsidRPr="00ED4F0C">
        <w:rPr>
          <w:noProof/>
          <w:lang w:val="en-US"/>
        </w:rPr>
        <w:t>Trace from spectrum analyzer showing transmission frequency 162.025 MHz of the AIS-AtoN output.</w:t>
      </w:r>
      <w:r>
        <w:rPr>
          <w:noProof/>
        </w:rPr>
        <w:tab/>
      </w:r>
      <w:r>
        <w:rPr>
          <w:noProof/>
        </w:rPr>
        <w:fldChar w:fldCharType="begin"/>
      </w:r>
      <w:r>
        <w:rPr>
          <w:noProof/>
        </w:rPr>
        <w:instrText xml:space="preserve"> PAGEREF _Toc445824864 \h </w:instrText>
      </w:r>
      <w:r>
        <w:rPr>
          <w:noProof/>
        </w:rPr>
      </w:r>
      <w:r>
        <w:rPr>
          <w:noProof/>
        </w:rPr>
        <w:fldChar w:fldCharType="separate"/>
      </w:r>
      <w:r>
        <w:rPr>
          <w:noProof/>
        </w:rPr>
        <w:t>19</w:t>
      </w:r>
      <w:r>
        <w:rPr>
          <w:noProof/>
        </w:rPr>
        <w:fldChar w:fldCharType="end"/>
      </w:r>
    </w:p>
    <w:p w14:paraId="44872A90" w14:textId="77777777" w:rsidR="006D34EF" w:rsidRDefault="006D34EF">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Example of a double enclosure</w:t>
      </w:r>
      <w:r>
        <w:rPr>
          <w:noProof/>
        </w:rPr>
        <w:tab/>
      </w:r>
      <w:r>
        <w:rPr>
          <w:noProof/>
        </w:rPr>
        <w:fldChar w:fldCharType="begin"/>
      </w:r>
      <w:r>
        <w:rPr>
          <w:noProof/>
        </w:rPr>
        <w:instrText xml:space="preserve"> PAGEREF _Toc445824865 \h </w:instrText>
      </w:r>
      <w:r>
        <w:rPr>
          <w:noProof/>
        </w:rPr>
      </w:r>
      <w:r>
        <w:rPr>
          <w:noProof/>
        </w:rPr>
        <w:fldChar w:fldCharType="separate"/>
      </w:r>
      <w:r>
        <w:rPr>
          <w:noProof/>
        </w:rPr>
        <w:t>23</w:t>
      </w:r>
      <w:r>
        <w:rPr>
          <w:noProof/>
        </w:rPr>
        <w:fldChar w:fldCharType="end"/>
      </w:r>
    </w:p>
    <w:p w14:paraId="10789F98" w14:textId="77777777" w:rsidR="006D34EF" w:rsidRDefault="006D34EF">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Different sides of the perforated box</w:t>
      </w:r>
      <w:r>
        <w:rPr>
          <w:noProof/>
        </w:rPr>
        <w:tab/>
      </w:r>
      <w:r>
        <w:rPr>
          <w:noProof/>
        </w:rPr>
        <w:fldChar w:fldCharType="begin"/>
      </w:r>
      <w:r>
        <w:rPr>
          <w:noProof/>
        </w:rPr>
        <w:instrText xml:space="preserve"> PAGEREF _Toc445824866 \h </w:instrText>
      </w:r>
      <w:r>
        <w:rPr>
          <w:noProof/>
        </w:rPr>
      </w:r>
      <w:r>
        <w:rPr>
          <w:noProof/>
        </w:rPr>
        <w:fldChar w:fldCharType="separate"/>
      </w:r>
      <w:r>
        <w:rPr>
          <w:noProof/>
        </w:rPr>
        <w:t>23</w:t>
      </w:r>
      <w:r>
        <w:rPr>
          <w:noProof/>
        </w:rPr>
        <w:fldChar w:fldCharType="end"/>
      </w:r>
    </w:p>
    <w:p w14:paraId="7E8F566B" w14:textId="77777777" w:rsidR="006D34EF" w:rsidRDefault="006D34EF">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Equipment with its protection</w:t>
      </w:r>
      <w:r>
        <w:rPr>
          <w:noProof/>
        </w:rPr>
        <w:tab/>
      </w:r>
      <w:r>
        <w:rPr>
          <w:noProof/>
        </w:rPr>
        <w:fldChar w:fldCharType="begin"/>
      </w:r>
      <w:r>
        <w:rPr>
          <w:noProof/>
        </w:rPr>
        <w:instrText xml:space="preserve"> PAGEREF _Toc445824867 \h </w:instrText>
      </w:r>
      <w:r>
        <w:rPr>
          <w:noProof/>
        </w:rPr>
      </w:r>
      <w:r>
        <w:rPr>
          <w:noProof/>
        </w:rPr>
        <w:fldChar w:fldCharType="separate"/>
      </w:r>
      <w:r>
        <w:rPr>
          <w:noProof/>
        </w:rPr>
        <w:t>24</w:t>
      </w:r>
      <w:r>
        <w:rPr>
          <w:noProof/>
        </w:rPr>
        <w:fldChar w:fldCharType="end"/>
      </w:r>
    </w:p>
    <w:p w14:paraId="5BF33CA8" w14:textId="77777777" w:rsidR="006D34EF" w:rsidRDefault="006D34EF">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Sealing of antenna and power supply inputs.</w:t>
      </w:r>
      <w:r>
        <w:rPr>
          <w:noProof/>
        </w:rPr>
        <w:tab/>
      </w:r>
      <w:r>
        <w:rPr>
          <w:noProof/>
        </w:rPr>
        <w:fldChar w:fldCharType="begin"/>
      </w:r>
      <w:r>
        <w:rPr>
          <w:noProof/>
        </w:rPr>
        <w:instrText xml:space="preserve"> PAGEREF _Toc445824868 \h </w:instrText>
      </w:r>
      <w:r>
        <w:rPr>
          <w:noProof/>
        </w:rPr>
      </w:r>
      <w:r>
        <w:rPr>
          <w:noProof/>
        </w:rPr>
        <w:fldChar w:fldCharType="separate"/>
      </w:r>
      <w:r>
        <w:rPr>
          <w:noProof/>
        </w:rPr>
        <w:t>25</w:t>
      </w:r>
      <w:r>
        <w:rPr>
          <w:noProof/>
        </w:rPr>
        <w:fldChar w:fldCharType="end"/>
      </w:r>
    </w:p>
    <w:p w14:paraId="1D6AE78E" w14:textId="77777777" w:rsidR="006D34EF" w:rsidRDefault="006D34EF">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Sealed cable gland with heat shrink</w:t>
      </w:r>
      <w:r>
        <w:rPr>
          <w:noProof/>
        </w:rPr>
        <w:tab/>
      </w:r>
      <w:r>
        <w:rPr>
          <w:noProof/>
        </w:rPr>
        <w:fldChar w:fldCharType="begin"/>
      </w:r>
      <w:r>
        <w:rPr>
          <w:noProof/>
        </w:rPr>
        <w:instrText xml:space="preserve"> PAGEREF _Toc445824869 \h </w:instrText>
      </w:r>
      <w:r>
        <w:rPr>
          <w:noProof/>
        </w:rPr>
      </w:r>
      <w:r>
        <w:rPr>
          <w:noProof/>
        </w:rPr>
        <w:fldChar w:fldCharType="separate"/>
      </w:r>
      <w:r>
        <w:rPr>
          <w:noProof/>
        </w:rPr>
        <w:t>25</w:t>
      </w:r>
      <w:r>
        <w:rPr>
          <w:noProof/>
        </w:rPr>
        <w:fldChar w:fldCharType="end"/>
      </w:r>
    </w:p>
    <w:p w14:paraId="2EE0F9E2" w14:textId="195A23A2" w:rsidR="005E4659" w:rsidRPr="00FC78D8" w:rsidRDefault="00923B4D" w:rsidP="000F58ED">
      <w:pPr>
        <w:pStyle w:val="TableofFigures"/>
      </w:pPr>
      <w:r w:rsidRPr="00FC78D8">
        <w:fldChar w:fldCharType="end"/>
      </w:r>
    </w:p>
    <w:p w14:paraId="4397F051" w14:textId="77777777" w:rsidR="00EB6F3C" w:rsidRPr="00FC78D8" w:rsidRDefault="00EB6F3C" w:rsidP="003274DB"/>
    <w:p w14:paraId="3D30231C" w14:textId="77777777" w:rsidR="00790277" w:rsidRPr="00FC78D8" w:rsidRDefault="00790277" w:rsidP="003274DB">
      <w:pPr>
        <w:sectPr w:rsidR="00790277" w:rsidRPr="00FC78D8"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797AEACC" w14:textId="0D5C6D17" w:rsidR="004944C8" w:rsidRPr="00FC78D8" w:rsidRDefault="00ED4450" w:rsidP="00DE2814">
      <w:pPr>
        <w:pStyle w:val="Heading1"/>
      </w:pPr>
      <w:bookmarkStart w:id="2" w:name="_Toc445825069"/>
      <w:r w:rsidRPr="00FC78D8">
        <w:lastRenderedPageBreak/>
        <w:t>INTRODUCTION</w:t>
      </w:r>
      <w:bookmarkEnd w:id="2"/>
    </w:p>
    <w:p w14:paraId="7B8E9F9F" w14:textId="77777777" w:rsidR="004944C8" w:rsidRPr="00FC78D8" w:rsidRDefault="004944C8" w:rsidP="004944C8">
      <w:pPr>
        <w:pStyle w:val="Heading1separatationline"/>
      </w:pPr>
    </w:p>
    <w:p w14:paraId="66E854A7" w14:textId="77777777" w:rsidR="00A26A56" w:rsidRPr="00FC78D8" w:rsidRDefault="00A26A56" w:rsidP="00A26A56">
      <w:pPr>
        <w:pStyle w:val="BodyText"/>
      </w:pPr>
      <w:r w:rsidRPr="00FC78D8">
        <w:t>This document considers the application of employing AIS-AtoN on buoys and is designed to offer guidance regarding specification, installation and maintenance.  This document should be considered as complimentary to higher level documents such as IALA Recommendation A-126 on the use of the AIS in Marine Aids to Navigation Service.</w:t>
      </w:r>
    </w:p>
    <w:p w14:paraId="7A0468DA" w14:textId="77777777" w:rsidR="00A26A56" w:rsidRPr="00FC78D8" w:rsidRDefault="00A26A56" w:rsidP="00A26A56">
      <w:pPr>
        <w:pStyle w:val="BodyText"/>
      </w:pPr>
      <w:r w:rsidRPr="00FC78D8">
        <w:t>This document also applies to installation of AIS-AtoN on fixed structures open to the elements.</w:t>
      </w:r>
    </w:p>
    <w:p w14:paraId="16375966" w14:textId="6354EA92" w:rsidR="00A26A56" w:rsidRPr="00FC78D8" w:rsidRDefault="00A26A56" w:rsidP="00A26A56">
      <w:pPr>
        <w:pStyle w:val="Heading1"/>
        <w:rPr>
          <w:rFonts w:eastAsiaTheme="minorHAnsi"/>
        </w:rPr>
      </w:pPr>
      <w:bookmarkStart w:id="3" w:name="_Toc304269890"/>
      <w:bookmarkStart w:id="4" w:name="_Toc306265319"/>
      <w:bookmarkStart w:id="5" w:name="_Toc338166121"/>
      <w:bookmarkStart w:id="6" w:name="_Toc228419172"/>
      <w:bookmarkStart w:id="7" w:name="_Toc445825070"/>
      <w:r w:rsidRPr="00FC78D8">
        <w:rPr>
          <w:rFonts w:eastAsiaTheme="minorHAnsi"/>
          <w:caps w:val="0"/>
        </w:rPr>
        <w:t>SELECTION OF THE AIS UNIT</w:t>
      </w:r>
      <w:bookmarkEnd w:id="3"/>
      <w:bookmarkEnd w:id="4"/>
      <w:bookmarkEnd w:id="5"/>
      <w:bookmarkEnd w:id="6"/>
      <w:bookmarkEnd w:id="7"/>
    </w:p>
    <w:p w14:paraId="6CD59A10" w14:textId="77777777" w:rsidR="00A26A56" w:rsidRPr="00FC78D8" w:rsidRDefault="00A26A56" w:rsidP="00A26A56">
      <w:pPr>
        <w:pStyle w:val="Heading1separatationline"/>
      </w:pPr>
    </w:p>
    <w:p w14:paraId="646D6E9A" w14:textId="4A346461" w:rsidR="00A26A56" w:rsidRPr="00FC78D8" w:rsidRDefault="00A26A56" w:rsidP="00A26A56">
      <w:pPr>
        <w:pStyle w:val="BodyText"/>
      </w:pPr>
      <w:r w:rsidRPr="00FC78D8">
        <w:t xml:space="preserve">AIS has the capability of transmitting various messages.  The comprehensive list of messages available is in the IALA Recommendation A-126. </w:t>
      </w:r>
      <w:r w:rsidR="001F3C52">
        <w:t xml:space="preserve"> </w:t>
      </w:r>
      <w:r w:rsidRPr="00FC78D8">
        <w:t xml:space="preserve">The main </w:t>
      </w:r>
      <w:commentRangeStart w:id="8"/>
      <w:r w:rsidRPr="00FC78D8">
        <w:t>messages</w:t>
      </w:r>
      <w:commentRangeEnd w:id="8"/>
      <w:r w:rsidR="001F3C52">
        <w:rPr>
          <w:rStyle w:val="CommentReference"/>
        </w:rPr>
        <w:commentReference w:id="8"/>
      </w:r>
      <w:r w:rsidRPr="00FC78D8">
        <w:t xml:space="preserve"> that are of interest to the AIS as an AtoN provider are as follows</w:t>
      </w:r>
      <w:r w:rsidRPr="00BD16AD">
        <w:rPr>
          <w:highlight w:val="yellow"/>
        </w:rPr>
        <w:t>;</w:t>
      </w:r>
    </w:p>
    <w:p w14:paraId="5538EDE6" w14:textId="77777777" w:rsidR="00A26A56" w:rsidRPr="00FC78D8" w:rsidRDefault="00A26A56" w:rsidP="00A26A56">
      <w:pPr>
        <w:pStyle w:val="Heading2"/>
        <w:rPr>
          <w:rFonts w:eastAsiaTheme="minorHAnsi"/>
        </w:rPr>
      </w:pPr>
      <w:bookmarkStart w:id="9" w:name="_Toc306265326"/>
      <w:bookmarkStart w:id="10" w:name="_Toc338166139"/>
      <w:bookmarkStart w:id="11" w:name="_Toc228419173"/>
      <w:bookmarkStart w:id="12" w:name="_Toc445825071"/>
      <w:r w:rsidRPr="00FC78D8">
        <w:rPr>
          <w:rFonts w:eastAsiaTheme="minorHAnsi"/>
        </w:rPr>
        <w:t>AIS-AtoN type</w:t>
      </w:r>
      <w:bookmarkEnd w:id="9"/>
      <w:bookmarkEnd w:id="10"/>
      <w:bookmarkEnd w:id="11"/>
      <w:bookmarkEnd w:id="12"/>
    </w:p>
    <w:p w14:paraId="088A68AC" w14:textId="77777777" w:rsidR="00A26A56" w:rsidRPr="00FC78D8" w:rsidRDefault="00A26A56" w:rsidP="00A26A56">
      <w:pPr>
        <w:pStyle w:val="Heading2separationline"/>
      </w:pPr>
    </w:p>
    <w:p w14:paraId="040B763D" w14:textId="77777777" w:rsidR="00A26A56" w:rsidRPr="00FC78D8" w:rsidRDefault="00A26A56" w:rsidP="00A26A56">
      <w:pPr>
        <w:pStyle w:val="Heading3"/>
        <w:rPr>
          <w:rFonts w:eastAsiaTheme="minorHAnsi"/>
        </w:rPr>
      </w:pPr>
      <w:bookmarkStart w:id="13" w:name="_Toc306265327"/>
      <w:bookmarkStart w:id="14" w:name="_Toc338166140"/>
      <w:bookmarkStart w:id="15" w:name="_Toc228419174"/>
      <w:bookmarkStart w:id="16" w:name="_Toc445825072"/>
      <w:r w:rsidRPr="00FC78D8">
        <w:rPr>
          <w:rFonts w:eastAsiaTheme="minorHAnsi"/>
        </w:rPr>
        <w:t>Type 1</w:t>
      </w:r>
      <w:bookmarkEnd w:id="13"/>
      <w:bookmarkEnd w:id="14"/>
      <w:bookmarkEnd w:id="15"/>
      <w:bookmarkEnd w:id="16"/>
    </w:p>
    <w:p w14:paraId="46C3A1EE" w14:textId="77777777" w:rsidR="00A26A56" w:rsidRPr="00FC78D8" w:rsidRDefault="00A26A56" w:rsidP="00A26A56">
      <w:pPr>
        <w:pStyle w:val="BodyText"/>
      </w:pPr>
      <w:r w:rsidRPr="00FC78D8">
        <w:t>This AIS-AtoN Station is a transmit-only station, operating in FATDMA mode.  Hence the slots used by the Type 1 AIS-AtoN Station need to be reserved by a competent authority using Message 20, transmitted from an AIS base station in the coverage area.  The Type 1 unit must be configured to use the slots reserved for it before being placed into service.</w:t>
      </w:r>
    </w:p>
    <w:p w14:paraId="5A2801E6" w14:textId="77777777" w:rsidR="00A26A56" w:rsidRPr="00FC78D8" w:rsidRDefault="00A26A56" w:rsidP="00A26A56">
      <w:pPr>
        <w:pStyle w:val="BodyText"/>
      </w:pPr>
      <w:r w:rsidRPr="00FC78D8">
        <w:t>This is the simplest type of AIS-AtoN station, likely to have low cost and low power consumption.</w:t>
      </w:r>
    </w:p>
    <w:p w14:paraId="4BDDB79C" w14:textId="77777777" w:rsidR="00A26A56" w:rsidRPr="00FC78D8" w:rsidRDefault="00A26A56" w:rsidP="00A26A56">
      <w:pPr>
        <w:pStyle w:val="Heading3"/>
        <w:rPr>
          <w:rFonts w:eastAsiaTheme="minorHAnsi"/>
        </w:rPr>
      </w:pPr>
      <w:bookmarkStart w:id="17" w:name="_Toc306265328"/>
      <w:bookmarkStart w:id="18" w:name="_Toc338166141"/>
      <w:bookmarkStart w:id="19" w:name="_Toc228419175"/>
      <w:bookmarkStart w:id="20" w:name="_Toc445825073"/>
      <w:r w:rsidRPr="00FC78D8">
        <w:rPr>
          <w:rFonts w:eastAsiaTheme="minorHAnsi"/>
        </w:rPr>
        <w:t>Type 2</w:t>
      </w:r>
      <w:bookmarkEnd w:id="17"/>
      <w:bookmarkEnd w:id="18"/>
      <w:bookmarkEnd w:id="19"/>
      <w:bookmarkEnd w:id="20"/>
    </w:p>
    <w:p w14:paraId="13D9BA76" w14:textId="2878B8D8" w:rsidR="00A26A56" w:rsidRPr="00FC78D8" w:rsidRDefault="00A26A56" w:rsidP="00A26A56">
      <w:pPr>
        <w:pStyle w:val="BodyText"/>
      </w:pPr>
      <w:r w:rsidRPr="00FC78D8">
        <w:t>This AIS-AtoN Station is not in common use but is similar to a Type 1 but has, in addition, an AIS receiver of limited capability which allows the Type 2 Station to be remotely configured via the AIS VDL.  This receiver operates on a single AIS channel.</w:t>
      </w:r>
    </w:p>
    <w:p w14:paraId="22D2EBBA" w14:textId="77777777" w:rsidR="00A26A56" w:rsidRPr="00FC78D8" w:rsidRDefault="00A26A56" w:rsidP="00A26A56">
      <w:pPr>
        <w:pStyle w:val="Heading3"/>
        <w:rPr>
          <w:rFonts w:eastAsiaTheme="minorHAnsi"/>
        </w:rPr>
      </w:pPr>
      <w:bookmarkStart w:id="21" w:name="_Toc306265329"/>
      <w:bookmarkStart w:id="22" w:name="_Toc338166142"/>
      <w:bookmarkStart w:id="23" w:name="_Toc228419176"/>
      <w:bookmarkStart w:id="24" w:name="_Toc445825074"/>
      <w:r w:rsidRPr="00FC78D8">
        <w:rPr>
          <w:rFonts w:eastAsiaTheme="minorHAnsi"/>
        </w:rPr>
        <w:t>Type 3</w:t>
      </w:r>
      <w:bookmarkEnd w:id="21"/>
      <w:bookmarkEnd w:id="22"/>
      <w:bookmarkEnd w:id="23"/>
      <w:bookmarkEnd w:id="24"/>
    </w:p>
    <w:p w14:paraId="10AA1484" w14:textId="40DE3A8B" w:rsidR="00A26A56" w:rsidRPr="00FC78D8" w:rsidRDefault="00A26A56" w:rsidP="00A26A56">
      <w:pPr>
        <w:pStyle w:val="BodyText"/>
      </w:pPr>
      <w:r w:rsidRPr="00FC78D8">
        <w:t>This AIS-AtoN Station is more complex than the Type 1 and contains two AIS receiving processes that allow it to participate fully on the AIS VDL.  This means that in addition to FATDMA, the Type 3 station can function in RATDMA mode.</w:t>
      </w:r>
    </w:p>
    <w:p w14:paraId="67E1CC8A" w14:textId="77777777" w:rsidR="00A26A56" w:rsidRPr="00FC78D8" w:rsidRDefault="00A26A56" w:rsidP="00A26A56">
      <w:pPr>
        <w:pStyle w:val="BodyText"/>
      </w:pPr>
      <w:r w:rsidRPr="00FC78D8">
        <w:t>The Type 3 station is therefore capable of:</w:t>
      </w:r>
    </w:p>
    <w:p w14:paraId="5C70BA00" w14:textId="77777777" w:rsidR="00A26A56" w:rsidRPr="00FC78D8" w:rsidRDefault="00A26A56" w:rsidP="00A26A56">
      <w:pPr>
        <w:pStyle w:val="Bullet1"/>
      </w:pPr>
      <w:bookmarkStart w:id="25" w:name="_Toc338166143"/>
      <w:bookmarkStart w:id="26" w:name="_Toc338166265"/>
      <w:r w:rsidRPr="00FC78D8">
        <w:t>autonomous operation, not requiring slot reservations (RATDMA);</w:t>
      </w:r>
      <w:bookmarkEnd w:id="25"/>
      <w:bookmarkEnd w:id="26"/>
    </w:p>
    <w:p w14:paraId="6B9C731B" w14:textId="77777777" w:rsidR="00A26A56" w:rsidRPr="00FC78D8" w:rsidRDefault="00A26A56" w:rsidP="00A26A56">
      <w:pPr>
        <w:pStyle w:val="Bullet1"/>
      </w:pPr>
      <w:bookmarkStart w:id="27" w:name="_Toc338166144"/>
      <w:bookmarkStart w:id="28" w:name="_Toc338166266"/>
      <w:r w:rsidRPr="00FC78D8">
        <w:t>autonomous operation using slots reserved by a competent authority, using message 20, transmitted from another AIS Station in the coverage area (FATDMA);</w:t>
      </w:r>
      <w:bookmarkEnd w:id="27"/>
      <w:bookmarkEnd w:id="28"/>
    </w:p>
    <w:p w14:paraId="6BF8BC3B" w14:textId="3186773C" w:rsidR="00A26A56" w:rsidRPr="00FC78D8" w:rsidRDefault="00A26A56" w:rsidP="00A26A56">
      <w:pPr>
        <w:pStyle w:val="Bullet1"/>
      </w:pPr>
      <w:bookmarkStart w:id="29" w:name="_Toc338166145"/>
      <w:bookmarkStart w:id="30" w:name="_Toc338166267"/>
      <w:r w:rsidRPr="00FC78D8">
        <w:t xml:space="preserve">receiving and relaying AIS messages, including control and configuration messages for itself or for other AIS AtoN stations in a chain. </w:t>
      </w:r>
      <w:r w:rsidR="001F3C52">
        <w:t xml:space="preserve"> </w:t>
      </w:r>
      <w:r w:rsidRPr="00FC78D8">
        <w:t>See IEC 62320-2 for more details of chaining;</w:t>
      </w:r>
      <w:bookmarkEnd w:id="29"/>
      <w:bookmarkEnd w:id="30"/>
    </w:p>
    <w:p w14:paraId="405A1327" w14:textId="77777777" w:rsidR="00A26A56" w:rsidRPr="00FC78D8" w:rsidRDefault="00A26A56" w:rsidP="00A26A56">
      <w:pPr>
        <w:pStyle w:val="Bullet1"/>
      </w:pPr>
      <w:bookmarkStart w:id="31" w:name="_Toc338166146"/>
      <w:bookmarkStart w:id="32" w:name="_Toc338166268"/>
      <w:r w:rsidRPr="00FC78D8">
        <w:t>indirect synchronisation, using its receiving processes;</w:t>
      </w:r>
      <w:bookmarkEnd w:id="31"/>
      <w:bookmarkEnd w:id="32"/>
    </w:p>
    <w:p w14:paraId="5A9D9269" w14:textId="77777777" w:rsidR="00A26A56" w:rsidRPr="00FC78D8" w:rsidRDefault="00A26A56" w:rsidP="00A26A56">
      <w:pPr>
        <w:pStyle w:val="Bullet1"/>
      </w:pPr>
      <w:bookmarkStart w:id="33" w:name="_Toc338166147"/>
      <w:bookmarkStart w:id="34" w:name="_Toc338166269"/>
      <w:r w:rsidRPr="00FC78D8">
        <w:t>generating virtual or synthetic AtoN.</w:t>
      </w:r>
      <w:bookmarkEnd w:id="33"/>
      <w:bookmarkEnd w:id="34"/>
    </w:p>
    <w:p w14:paraId="6A06BEC7" w14:textId="77777777" w:rsidR="00A26A56" w:rsidRPr="00FC78D8" w:rsidRDefault="00A26A56" w:rsidP="00A26A56">
      <w:pPr>
        <w:pStyle w:val="Heading2"/>
        <w:rPr>
          <w:rFonts w:eastAsiaTheme="minorHAnsi"/>
        </w:rPr>
      </w:pPr>
      <w:bookmarkStart w:id="35" w:name="_Toc306265320"/>
      <w:bookmarkStart w:id="36" w:name="_Toc338166122"/>
      <w:bookmarkStart w:id="37" w:name="_Toc228419177"/>
      <w:bookmarkStart w:id="38" w:name="_Toc445825075"/>
      <w:r w:rsidRPr="00FC78D8">
        <w:rPr>
          <w:rFonts w:eastAsiaTheme="minorHAnsi"/>
        </w:rPr>
        <w:t>Messages</w:t>
      </w:r>
      <w:bookmarkEnd w:id="35"/>
      <w:bookmarkEnd w:id="36"/>
      <w:bookmarkEnd w:id="37"/>
      <w:bookmarkEnd w:id="38"/>
    </w:p>
    <w:p w14:paraId="3A5801D9" w14:textId="77777777" w:rsidR="00A26A56" w:rsidRPr="00FC78D8" w:rsidRDefault="00A26A56" w:rsidP="00A26A56">
      <w:pPr>
        <w:pStyle w:val="Heading2separationline"/>
      </w:pPr>
    </w:p>
    <w:p w14:paraId="1FD1C311" w14:textId="77777777" w:rsidR="00A26A56" w:rsidRPr="00FC78D8" w:rsidRDefault="00A26A56" w:rsidP="00A26A56">
      <w:pPr>
        <w:pStyle w:val="BodyText"/>
      </w:pPr>
      <w:r w:rsidRPr="00FC78D8">
        <w:t>In addition to Aids to Navigation Report, Message 21, an AIS AtoN may also transmit Messages 6, 7, 8, 12, 13, 14, and 25. Note that Type 1 and Type 2 AIS AtoN stations, not having full AIS receiver capability, cannot send Messages 7, 13 or 26.</w:t>
      </w:r>
    </w:p>
    <w:p w14:paraId="4D3536CC" w14:textId="77777777" w:rsidR="00A26A56" w:rsidRPr="00FC78D8" w:rsidRDefault="00A26A56" w:rsidP="00A26A56">
      <w:pPr>
        <w:pStyle w:val="BodyText"/>
        <w:rPr>
          <w:i/>
        </w:rPr>
      </w:pPr>
      <w:r w:rsidRPr="00FC78D8">
        <w:br w:type="page"/>
      </w:r>
    </w:p>
    <w:p w14:paraId="0D83FEDD" w14:textId="77777777" w:rsidR="00A26A56" w:rsidRPr="00FC78D8" w:rsidRDefault="00A26A56" w:rsidP="00A26A56">
      <w:pPr>
        <w:pStyle w:val="Tablecaption"/>
        <w:jc w:val="center"/>
      </w:pPr>
      <w:bookmarkStart w:id="39" w:name="_Toc212283587"/>
      <w:bookmarkStart w:id="40" w:name="_Toc445824848"/>
      <w:r w:rsidRPr="00FC78D8">
        <w:lastRenderedPageBreak/>
        <w:t>Summary of optional AIS AtoN Station messages</w:t>
      </w:r>
      <w:bookmarkEnd w:id="39"/>
      <w:bookmarkEnd w:id="40"/>
    </w:p>
    <w:tbl>
      <w:tblPr>
        <w:tblStyle w:val="TableGrid"/>
        <w:tblW w:w="0" w:type="auto"/>
        <w:jc w:val="center"/>
        <w:tblLook w:val="04A0" w:firstRow="1" w:lastRow="0" w:firstColumn="1" w:lastColumn="0" w:noHBand="0" w:noVBand="1"/>
      </w:tblPr>
      <w:tblGrid>
        <w:gridCol w:w="817"/>
        <w:gridCol w:w="2977"/>
        <w:gridCol w:w="2835"/>
        <w:gridCol w:w="2941"/>
      </w:tblGrid>
      <w:tr w:rsidR="00A26A56" w:rsidRPr="00FC78D8" w14:paraId="72F2F0E3" w14:textId="77777777" w:rsidTr="001F3C52">
        <w:trPr>
          <w:jc w:val="center"/>
        </w:trPr>
        <w:tc>
          <w:tcPr>
            <w:tcW w:w="817" w:type="dxa"/>
          </w:tcPr>
          <w:p w14:paraId="1BD51418" w14:textId="77777777" w:rsidR="00A26A56" w:rsidRPr="00FC78D8" w:rsidRDefault="00A26A56" w:rsidP="00A26A56">
            <w:pPr>
              <w:pStyle w:val="Tableheading"/>
              <w:jc w:val="center"/>
              <w:rPr>
                <w:lang w:val="en-GB"/>
              </w:rPr>
            </w:pPr>
            <w:proofErr w:type="spellStart"/>
            <w:r w:rsidRPr="00FC78D8">
              <w:rPr>
                <w:lang w:val="en-GB"/>
              </w:rPr>
              <w:t>Msg</w:t>
            </w:r>
            <w:proofErr w:type="spellEnd"/>
            <w:r w:rsidRPr="00FC78D8">
              <w:rPr>
                <w:lang w:val="en-GB"/>
              </w:rPr>
              <w:t xml:space="preserve"> ID</w:t>
            </w:r>
          </w:p>
        </w:tc>
        <w:tc>
          <w:tcPr>
            <w:tcW w:w="2977" w:type="dxa"/>
          </w:tcPr>
          <w:p w14:paraId="58708BD9" w14:textId="77777777" w:rsidR="00A26A56" w:rsidRPr="00FC78D8" w:rsidRDefault="00A26A56" w:rsidP="00A26A56">
            <w:pPr>
              <w:pStyle w:val="Tableheading"/>
              <w:jc w:val="center"/>
              <w:rPr>
                <w:lang w:val="en-GB"/>
              </w:rPr>
            </w:pPr>
            <w:r w:rsidRPr="00FC78D8">
              <w:rPr>
                <w:lang w:val="en-GB"/>
              </w:rPr>
              <w:t>Message Name</w:t>
            </w:r>
          </w:p>
        </w:tc>
        <w:tc>
          <w:tcPr>
            <w:tcW w:w="2835" w:type="dxa"/>
          </w:tcPr>
          <w:p w14:paraId="70B1E756" w14:textId="77777777" w:rsidR="00A26A56" w:rsidRPr="00FC78D8" w:rsidRDefault="00A26A56" w:rsidP="00A26A56">
            <w:pPr>
              <w:pStyle w:val="Tableheading"/>
              <w:jc w:val="center"/>
              <w:rPr>
                <w:lang w:val="en-GB"/>
              </w:rPr>
            </w:pPr>
            <w:r w:rsidRPr="00FC78D8">
              <w:rPr>
                <w:lang w:val="en-GB"/>
              </w:rPr>
              <w:t>Message Description</w:t>
            </w:r>
          </w:p>
        </w:tc>
        <w:tc>
          <w:tcPr>
            <w:tcW w:w="2941" w:type="dxa"/>
          </w:tcPr>
          <w:p w14:paraId="7404B078" w14:textId="77777777" w:rsidR="00A26A56" w:rsidRPr="00FC78D8" w:rsidRDefault="00A26A56" w:rsidP="00A26A56">
            <w:pPr>
              <w:pStyle w:val="Tableheading"/>
              <w:jc w:val="center"/>
              <w:rPr>
                <w:lang w:val="en-GB"/>
              </w:rPr>
            </w:pPr>
            <w:r w:rsidRPr="00FC78D8">
              <w:rPr>
                <w:lang w:val="en-GB"/>
              </w:rPr>
              <w:t>Application examples</w:t>
            </w:r>
          </w:p>
        </w:tc>
      </w:tr>
      <w:tr w:rsidR="00A26A56" w:rsidRPr="00FC78D8" w14:paraId="59F44426" w14:textId="77777777" w:rsidTr="001F3C52">
        <w:trPr>
          <w:jc w:val="center"/>
        </w:trPr>
        <w:tc>
          <w:tcPr>
            <w:tcW w:w="817" w:type="dxa"/>
          </w:tcPr>
          <w:p w14:paraId="6D103A0F" w14:textId="77777777" w:rsidR="00A26A56" w:rsidRPr="00FC78D8" w:rsidRDefault="00A26A56" w:rsidP="00A26A56">
            <w:pPr>
              <w:pStyle w:val="Tabletext"/>
            </w:pPr>
            <w:r w:rsidRPr="00FC78D8">
              <w:t>6</w:t>
            </w:r>
          </w:p>
        </w:tc>
        <w:tc>
          <w:tcPr>
            <w:tcW w:w="2977" w:type="dxa"/>
          </w:tcPr>
          <w:p w14:paraId="22904C8F" w14:textId="77777777" w:rsidR="00A26A56" w:rsidRPr="00FC78D8" w:rsidRDefault="00A26A56" w:rsidP="00A26A56">
            <w:pPr>
              <w:pStyle w:val="Tabletext"/>
            </w:pPr>
            <w:r w:rsidRPr="00FC78D8">
              <w:t>Binary Addressed Message</w:t>
            </w:r>
          </w:p>
        </w:tc>
        <w:tc>
          <w:tcPr>
            <w:tcW w:w="2835" w:type="dxa"/>
          </w:tcPr>
          <w:p w14:paraId="14D5CE36" w14:textId="77777777" w:rsidR="00A26A56" w:rsidRPr="00FC78D8" w:rsidRDefault="00A26A56" w:rsidP="00A26A56">
            <w:pPr>
              <w:pStyle w:val="Tabletext"/>
            </w:pPr>
            <w:r w:rsidRPr="00FC78D8">
              <w:t>Binary data for addressed Communication</w:t>
            </w:r>
          </w:p>
        </w:tc>
        <w:tc>
          <w:tcPr>
            <w:tcW w:w="2941" w:type="dxa"/>
          </w:tcPr>
          <w:p w14:paraId="6954B34C" w14:textId="77777777" w:rsidR="00A26A56" w:rsidRPr="00FC78D8" w:rsidRDefault="00A26A56" w:rsidP="00A26A56">
            <w:pPr>
              <w:pStyle w:val="Tabletext"/>
            </w:pPr>
            <w:r w:rsidRPr="00FC78D8">
              <w:t>Monitoring of AtoN lantern,</w:t>
            </w:r>
          </w:p>
          <w:p w14:paraId="716F67F6" w14:textId="77777777" w:rsidR="00A26A56" w:rsidRPr="00FC78D8" w:rsidRDefault="00A26A56" w:rsidP="00A26A56">
            <w:pPr>
              <w:pStyle w:val="Tabletext"/>
            </w:pPr>
            <w:r w:rsidRPr="00FC78D8">
              <w:t>power supply, etc.</w:t>
            </w:r>
          </w:p>
        </w:tc>
      </w:tr>
      <w:tr w:rsidR="00A26A56" w:rsidRPr="00FC78D8" w14:paraId="3F78F0B0" w14:textId="77777777" w:rsidTr="001F3C52">
        <w:trPr>
          <w:jc w:val="center"/>
        </w:trPr>
        <w:tc>
          <w:tcPr>
            <w:tcW w:w="817" w:type="dxa"/>
          </w:tcPr>
          <w:p w14:paraId="0AE74258" w14:textId="77777777" w:rsidR="00A26A56" w:rsidRPr="00FC78D8" w:rsidRDefault="00A26A56" w:rsidP="00A26A56">
            <w:pPr>
              <w:pStyle w:val="Tabletext"/>
            </w:pPr>
            <w:r w:rsidRPr="00FC78D8">
              <w:t xml:space="preserve">7 </w:t>
            </w:r>
          </w:p>
        </w:tc>
        <w:tc>
          <w:tcPr>
            <w:tcW w:w="2977" w:type="dxa"/>
          </w:tcPr>
          <w:p w14:paraId="64E8E9F5" w14:textId="77777777" w:rsidR="00A26A56" w:rsidRPr="00FC78D8" w:rsidRDefault="00A26A56" w:rsidP="00A26A56">
            <w:pPr>
              <w:pStyle w:val="Tabletext"/>
            </w:pPr>
            <w:r w:rsidRPr="00FC78D8">
              <w:t xml:space="preserve">Binary acknowledge message </w:t>
            </w:r>
          </w:p>
        </w:tc>
        <w:tc>
          <w:tcPr>
            <w:tcW w:w="2835" w:type="dxa"/>
          </w:tcPr>
          <w:p w14:paraId="56643A7D" w14:textId="77777777" w:rsidR="00A26A56" w:rsidRPr="00FC78D8" w:rsidRDefault="00A26A56" w:rsidP="00A26A56">
            <w:pPr>
              <w:pStyle w:val="Tabletext"/>
            </w:pPr>
            <w:r w:rsidRPr="00FC78D8">
              <w:t>Acknowledge of addressed binary message</w:t>
            </w:r>
          </w:p>
        </w:tc>
        <w:tc>
          <w:tcPr>
            <w:tcW w:w="2941" w:type="dxa"/>
          </w:tcPr>
          <w:p w14:paraId="5E24A91F" w14:textId="77777777" w:rsidR="00A26A56" w:rsidRPr="00FC78D8" w:rsidRDefault="00A26A56" w:rsidP="00A26A56">
            <w:pPr>
              <w:pStyle w:val="Tabletext"/>
            </w:pPr>
          </w:p>
        </w:tc>
      </w:tr>
      <w:tr w:rsidR="00A26A56" w:rsidRPr="00FC78D8" w14:paraId="0E92215C" w14:textId="77777777" w:rsidTr="001F3C52">
        <w:trPr>
          <w:jc w:val="center"/>
        </w:trPr>
        <w:tc>
          <w:tcPr>
            <w:tcW w:w="817" w:type="dxa"/>
          </w:tcPr>
          <w:p w14:paraId="1DB67565" w14:textId="77777777" w:rsidR="00A26A56" w:rsidRPr="00FC78D8" w:rsidRDefault="00A26A56" w:rsidP="00A26A56">
            <w:pPr>
              <w:pStyle w:val="Tabletext"/>
            </w:pPr>
            <w:r w:rsidRPr="00FC78D8">
              <w:t xml:space="preserve">8 </w:t>
            </w:r>
          </w:p>
        </w:tc>
        <w:tc>
          <w:tcPr>
            <w:tcW w:w="2977" w:type="dxa"/>
          </w:tcPr>
          <w:p w14:paraId="7BC254EA" w14:textId="77777777" w:rsidR="00A26A56" w:rsidRPr="00FC78D8" w:rsidRDefault="00A26A56" w:rsidP="00A26A56">
            <w:pPr>
              <w:pStyle w:val="Tabletext"/>
            </w:pPr>
            <w:r w:rsidRPr="00FC78D8">
              <w:t>Binary Broadcast Message</w:t>
            </w:r>
          </w:p>
        </w:tc>
        <w:tc>
          <w:tcPr>
            <w:tcW w:w="2835" w:type="dxa"/>
          </w:tcPr>
          <w:p w14:paraId="6940A22C" w14:textId="77777777" w:rsidR="00A26A56" w:rsidRPr="00FC78D8" w:rsidRDefault="00A26A56" w:rsidP="00A26A56">
            <w:pPr>
              <w:pStyle w:val="Tabletext"/>
            </w:pPr>
            <w:r w:rsidRPr="00FC78D8">
              <w:t>Binary data for broadcast communication</w:t>
            </w:r>
          </w:p>
        </w:tc>
        <w:tc>
          <w:tcPr>
            <w:tcW w:w="2941" w:type="dxa"/>
          </w:tcPr>
          <w:p w14:paraId="6F9A53EA" w14:textId="77777777" w:rsidR="00A26A56" w:rsidRPr="00FC78D8" w:rsidRDefault="00A26A56" w:rsidP="00A26A56">
            <w:pPr>
              <w:pStyle w:val="Tabletext"/>
            </w:pPr>
            <w:r w:rsidRPr="00FC78D8">
              <w:t>Meteorological and hydrological data</w:t>
            </w:r>
          </w:p>
        </w:tc>
      </w:tr>
      <w:tr w:rsidR="00A26A56" w:rsidRPr="00FC78D8" w14:paraId="72219F45" w14:textId="77777777" w:rsidTr="001F3C52">
        <w:trPr>
          <w:jc w:val="center"/>
        </w:trPr>
        <w:tc>
          <w:tcPr>
            <w:tcW w:w="817" w:type="dxa"/>
          </w:tcPr>
          <w:p w14:paraId="171688E3" w14:textId="77777777" w:rsidR="00A26A56" w:rsidRPr="00FC78D8" w:rsidRDefault="00A26A56" w:rsidP="00A26A56">
            <w:pPr>
              <w:pStyle w:val="Tabletext"/>
            </w:pPr>
            <w:r w:rsidRPr="00FC78D8">
              <w:t xml:space="preserve">12 </w:t>
            </w:r>
          </w:p>
        </w:tc>
        <w:tc>
          <w:tcPr>
            <w:tcW w:w="2977" w:type="dxa"/>
          </w:tcPr>
          <w:p w14:paraId="568E245C" w14:textId="77777777" w:rsidR="00A26A56" w:rsidRPr="00FC78D8" w:rsidRDefault="00A26A56" w:rsidP="00A26A56">
            <w:pPr>
              <w:pStyle w:val="Tabletext"/>
            </w:pPr>
            <w:r w:rsidRPr="00FC78D8">
              <w:t>Addressed Safety Related Message</w:t>
            </w:r>
          </w:p>
        </w:tc>
        <w:tc>
          <w:tcPr>
            <w:tcW w:w="2835" w:type="dxa"/>
          </w:tcPr>
          <w:p w14:paraId="2615CA98" w14:textId="77777777" w:rsidR="00A26A56" w:rsidRPr="00FC78D8" w:rsidRDefault="00A26A56" w:rsidP="00A26A56">
            <w:pPr>
              <w:pStyle w:val="Tabletext"/>
            </w:pPr>
            <w:r w:rsidRPr="00FC78D8">
              <w:t>Safety related data for addressed communication</w:t>
            </w:r>
          </w:p>
        </w:tc>
        <w:tc>
          <w:tcPr>
            <w:tcW w:w="2941" w:type="dxa"/>
          </w:tcPr>
          <w:p w14:paraId="2D09F5A6" w14:textId="77777777" w:rsidR="00A26A56" w:rsidRPr="00FC78D8" w:rsidRDefault="00A26A56" w:rsidP="00A26A56">
            <w:pPr>
              <w:pStyle w:val="Tabletext"/>
            </w:pPr>
            <w:r w:rsidRPr="00FC78D8">
              <w:t>Warn AtoN malfunctioning</w:t>
            </w:r>
          </w:p>
        </w:tc>
      </w:tr>
      <w:tr w:rsidR="00A26A56" w:rsidRPr="00FC78D8" w14:paraId="36308936" w14:textId="77777777" w:rsidTr="001F3C52">
        <w:trPr>
          <w:jc w:val="center"/>
        </w:trPr>
        <w:tc>
          <w:tcPr>
            <w:tcW w:w="817" w:type="dxa"/>
          </w:tcPr>
          <w:p w14:paraId="0EE7FC3A" w14:textId="77777777" w:rsidR="00A26A56" w:rsidRPr="00FC78D8" w:rsidRDefault="00A26A56" w:rsidP="00A26A56">
            <w:pPr>
              <w:pStyle w:val="Tabletext"/>
            </w:pPr>
            <w:r w:rsidRPr="00FC78D8">
              <w:t xml:space="preserve">13 </w:t>
            </w:r>
          </w:p>
        </w:tc>
        <w:tc>
          <w:tcPr>
            <w:tcW w:w="2977" w:type="dxa"/>
          </w:tcPr>
          <w:p w14:paraId="74C3EEBF" w14:textId="77777777" w:rsidR="00A26A56" w:rsidRPr="00FC78D8" w:rsidRDefault="00A26A56" w:rsidP="00A26A56">
            <w:pPr>
              <w:pStyle w:val="Tabletext"/>
            </w:pPr>
            <w:r w:rsidRPr="00FC78D8">
              <w:t>Safety related acknowledge message</w:t>
            </w:r>
          </w:p>
        </w:tc>
        <w:tc>
          <w:tcPr>
            <w:tcW w:w="2835" w:type="dxa"/>
          </w:tcPr>
          <w:p w14:paraId="1BAAFFA3" w14:textId="77777777" w:rsidR="00A26A56" w:rsidRPr="00FC78D8" w:rsidRDefault="00A26A56" w:rsidP="00A26A56">
            <w:pPr>
              <w:pStyle w:val="Tabletext"/>
            </w:pPr>
            <w:r w:rsidRPr="00FC78D8">
              <w:t>Acknowledge of addressed safety related message</w:t>
            </w:r>
          </w:p>
        </w:tc>
        <w:tc>
          <w:tcPr>
            <w:tcW w:w="2941" w:type="dxa"/>
          </w:tcPr>
          <w:p w14:paraId="0A1DD993" w14:textId="77777777" w:rsidR="00A26A56" w:rsidRPr="00FC78D8" w:rsidRDefault="00A26A56" w:rsidP="00A26A56">
            <w:pPr>
              <w:pStyle w:val="Tabletext"/>
            </w:pPr>
          </w:p>
        </w:tc>
      </w:tr>
      <w:tr w:rsidR="00A26A56" w:rsidRPr="00FC78D8" w14:paraId="725B21A1" w14:textId="77777777" w:rsidTr="001F3C52">
        <w:trPr>
          <w:jc w:val="center"/>
        </w:trPr>
        <w:tc>
          <w:tcPr>
            <w:tcW w:w="817" w:type="dxa"/>
          </w:tcPr>
          <w:p w14:paraId="7F0CA7EB" w14:textId="77777777" w:rsidR="00A26A56" w:rsidRPr="00FC78D8" w:rsidRDefault="00A26A56" w:rsidP="00A26A56">
            <w:pPr>
              <w:pStyle w:val="Tabletext"/>
            </w:pPr>
            <w:r w:rsidRPr="00FC78D8">
              <w:t xml:space="preserve">14 </w:t>
            </w:r>
          </w:p>
        </w:tc>
        <w:tc>
          <w:tcPr>
            <w:tcW w:w="2977" w:type="dxa"/>
          </w:tcPr>
          <w:p w14:paraId="2392D144" w14:textId="77777777" w:rsidR="00A26A56" w:rsidRPr="00FC78D8" w:rsidRDefault="00A26A56" w:rsidP="00A26A56">
            <w:pPr>
              <w:pStyle w:val="Tabletext"/>
            </w:pPr>
            <w:r w:rsidRPr="00FC78D8">
              <w:t>Broadcast Safety Related Message</w:t>
            </w:r>
          </w:p>
        </w:tc>
        <w:tc>
          <w:tcPr>
            <w:tcW w:w="2835" w:type="dxa"/>
          </w:tcPr>
          <w:p w14:paraId="5272F0F3" w14:textId="77777777" w:rsidR="00A26A56" w:rsidRPr="00FC78D8" w:rsidRDefault="00A26A56" w:rsidP="00A26A56">
            <w:pPr>
              <w:pStyle w:val="Tabletext"/>
            </w:pPr>
            <w:r w:rsidRPr="00FC78D8">
              <w:t>Safety related data for broadcast communication</w:t>
            </w:r>
          </w:p>
        </w:tc>
        <w:tc>
          <w:tcPr>
            <w:tcW w:w="2941" w:type="dxa"/>
          </w:tcPr>
          <w:p w14:paraId="1E926C8D" w14:textId="77777777" w:rsidR="00A26A56" w:rsidRPr="00FC78D8" w:rsidRDefault="00A26A56" w:rsidP="00A26A56">
            <w:pPr>
              <w:pStyle w:val="Tabletext"/>
            </w:pPr>
            <w:r w:rsidRPr="00FC78D8">
              <w:t>Warn AtoN malfunctioning</w:t>
            </w:r>
          </w:p>
        </w:tc>
      </w:tr>
      <w:tr w:rsidR="00A26A56" w:rsidRPr="00FC78D8" w14:paraId="52DEEF93" w14:textId="77777777" w:rsidTr="001F3C52">
        <w:trPr>
          <w:jc w:val="center"/>
        </w:trPr>
        <w:tc>
          <w:tcPr>
            <w:tcW w:w="817" w:type="dxa"/>
          </w:tcPr>
          <w:p w14:paraId="2D261779" w14:textId="77777777" w:rsidR="00A26A56" w:rsidRPr="00FC78D8" w:rsidRDefault="00A26A56" w:rsidP="00A26A56">
            <w:pPr>
              <w:pStyle w:val="Tabletext"/>
            </w:pPr>
            <w:r w:rsidRPr="00FC78D8">
              <w:t>21</w:t>
            </w:r>
          </w:p>
        </w:tc>
        <w:tc>
          <w:tcPr>
            <w:tcW w:w="2977" w:type="dxa"/>
          </w:tcPr>
          <w:p w14:paraId="295F4BB5" w14:textId="77777777" w:rsidR="00A26A56" w:rsidRPr="00FC78D8" w:rsidRDefault="00A26A56" w:rsidP="00A26A56">
            <w:pPr>
              <w:pStyle w:val="Tabletext"/>
            </w:pPr>
            <w:r w:rsidRPr="00FC78D8">
              <w:t>AIS AtoN message</w:t>
            </w:r>
          </w:p>
        </w:tc>
        <w:tc>
          <w:tcPr>
            <w:tcW w:w="2835" w:type="dxa"/>
          </w:tcPr>
          <w:p w14:paraId="47E834EC" w14:textId="77777777" w:rsidR="00A26A56" w:rsidRPr="00FC78D8" w:rsidRDefault="00A26A56" w:rsidP="00A26A56">
            <w:pPr>
              <w:pStyle w:val="Tabletext"/>
            </w:pPr>
          </w:p>
        </w:tc>
        <w:tc>
          <w:tcPr>
            <w:tcW w:w="2941" w:type="dxa"/>
          </w:tcPr>
          <w:p w14:paraId="3243173B" w14:textId="77777777" w:rsidR="00A26A56" w:rsidRPr="00FC78D8" w:rsidRDefault="00A26A56" w:rsidP="00A26A56">
            <w:pPr>
              <w:pStyle w:val="Tabletext"/>
            </w:pPr>
          </w:p>
        </w:tc>
      </w:tr>
      <w:tr w:rsidR="00A26A56" w:rsidRPr="00FC78D8" w14:paraId="2F73A0A5" w14:textId="77777777" w:rsidTr="001F3C52">
        <w:trPr>
          <w:jc w:val="center"/>
        </w:trPr>
        <w:tc>
          <w:tcPr>
            <w:tcW w:w="817" w:type="dxa"/>
          </w:tcPr>
          <w:p w14:paraId="4D99BCA2" w14:textId="77777777" w:rsidR="00A26A56" w:rsidRPr="00FC78D8" w:rsidRDefault="00A26A56" w:rsidP="00A26A56">
            <w:pPr>
              <w:pStyle w:val="Tabletext"/>
            </w:pPr>
            <w:r w:rsidRPr="00FC78D8">
              <w:t xml:space="preserve">25 </w:t>
            </w:r>
          </w:p>
        </w:tc>
        <w:tc>
          <w:tcPr>
            <w:tcW w:w="2977" w:type="dxa"/>
          </w:tcPr>
          <w:p w14:paraId="1DE671B7" w14:textId="77777777" w:rsidR="00A26A56" w:rsidRPr="00FC78D8" w:rsidRDefault="00A26A56" w:rsidP="00A26A56">
            <w:pPr>
              <w:pStyle w:val="Tabletext"/>
            </w:pPr>
            <w:r w:rsidRPr="00FC78D8">
              <w:t xml:space="preserve">Single slot binary message </w:t>
            </w:r>
          </w:p>
        </w:tc>
        <w:tc>
          <w:tcPr>
            <w:tcW w:w="2835" w:type="dxa"/>
          </w:tcPr>
          <w:p w14:paraId="2CA52B4F" w14:textId="77777777" w:rsidR="00A26A56" w:rsidRPr="00FC78D8" w:rsidRDefault="00A26A56" w:rsidP="00A26A56">
            <w:pPr>
              <w:pStyle w:val="Tabletext"/>
            </w:pPr>
            <w:r w:rsidRPr="00FC78D8">
              <w:t>Binary data for addressed or broadcast communication</w:t>
            </w:r>
          </w:p>
        </w:tc>
        <w:tc>
          <w:tcPr>
            <w:tcW w:w="2941" w:type="dxa"/>
          </w:tcPr>
          <w:p w14:paraId="577B4785" w14:textId="77777777" w:rsidR="00A26A56" w:rsidRPr="00FC78D8" w:rsidRDefault="00A26A56" w:rsidP="00A26A56">
            <w:pPr>
              <w:pStyle w:val="Tabletext"/>
            </w:pPr>
            <w:r w:rsidRPr="00FC78D8">
              <w:t>Status report</w:t>
            </w:r>
          </w:p>
        </w:tc>
      </w:tr>
      <w:tr w:rsidR="00A26A56" w:rsidRPr="00FC78D8" w14:paraId="43F5B882" w14:textId="77777777" w:rsidTr="001F3C52">
        <w:trPr>
          <w:jc w:val="center"/>
        </w:trPr>
        <w:tc>
          <w:tcPr>
            <w:tcW w:w="817" w:type="dxa"/>
          </w:tcPr>
          <w:p w14:paraId="01E69FEE" w14:textId="77777777" w:rsidR="00A26A56" w:rsidRPr="00FC78D8" w:rsidRDefault="00A26A56" w:rsidP="00A26A56">
            <w:pPr>
              <w:pStyle w:val="Tabletext"/>
            </w:pPr>
            <w:r w:rsidRPr="00FC78D8">
              <w:t>26</w:t>
            </w:r>
          </w:p>
        </w:tc>
        <w:tc>
          <w:tcPr>
            <w:tcW w:w="2977" w:type="dxa"/>
          </w:tcPr>
          <w:p w14:paraId="0792139A" w14:textId="77777777" w:rsidR="00A26A56" w:rsidRPr="00FC78D8" w:rsidRDefault="00A26A56" w:rsidP="00A26A56">
            <w:pPr>
              <w:pStyle w:val="Tabletext"/>
            </w:pPr>
            <w:r w:rsidRPr="00FC78D8">
              <w:t>Multiple slot binary message</w:t>
            </w:r>
          </w:p>
        </w:tc>
        <w:tc>
          <w:tcPr>
            <w:tcW w:w="2835" w:type="dxa"/>
          </w:tcPr>
          <w:p w14:paraId="0A06BFE3" w14:textId="77777777" w:rsidR="00A26A56" w:rsidRPr="00FC78D8" w:rsidRDefault="00A26A56" w:rsidP="00A26A56">
            <w:pPr>
              <w:pStyle w:val="Tabletext"/>
            </w:pPr>
            <w:r w:rsidRPr="00FC78D8">
              <w:t>Using SOTDMA</w:t>
            </w:r>
          </w:p>
        </w:tc>
        <w:tc>
          <w:tcPr>
            <w:tcW w:w="2941" w:type="dxa"/>
          </w:tcPr>
          <w:p w14:paraId="3FFC0FC4" w14:textId="77777777" w:rsidR="00A26A56" w:rsidRPr="00FC78D8" w:rsidRDefault="00A26A56" w:rsidP="00A26A56">
            <w:pPr>
              <w:pStyle w:val="Tabletext"/>
            </w:pPr>
          </w:p>
        </w:tc>
      </w:tr>
    </w:tbl>
    <w:p w14:paraId="44B43229" w14:textId="77777777" w:rsidR="00A26A56" w:rsidRPr="00FC78D8" w:rsidRDefault="00A26A56" w:rsidP="00A26A56">
      <w:pPr>
        <w:pStyle w:val="BodyText"/>
      </w:pPr>
    </w:p>
    <w:p w14:paraId="4FF52E0E" w14:textId="77777777" w:rsidR="00A26A56" w:rsidRPr="00FC78D8" w:rsidRDefault="00A26A56" w:rsidP="00A26A56">
      <w:pPr>
        <w:pStyle w:val="Heading3"/>
        <w:rPr>
          <w:rFonts w:eastAsiaTheme="minorHAnsi"/>
        </w:rPr>
      </w:pPr>
      <w:bookmarkStart w:id="41" w:name="_Toc306265321"/>
      <w:bookmarkStart w:id="42" w:name="_Toc338166123"/>
      <w:bookmarkStart w:id="43" w:name="_Toc228419178"/>
      <w:bookmarkStart w:id="44" w:name="_Toc445825076"/>
      <w:r w:rsidRPr="00FC78D8">
        <w:rPr>
          <w:rFonts w:eastAsiaTheme="minorHAnsi"/>
        </w:rPr>
        <w:t>Message 6</w:t>
      </w:r>
      <w:bookmarkEnd w:id="41"/>
      <w:bookmarkEnd w:id="42"/>
      <w:bookmarkEnd w:id="43"/>
      <w:bookmarkEnd w:id="44"/>
    </w:p>
    <w:p w14:paraId="0BF49CCA" w14:textId="78A96CBE" w:rsidR="00A26A56" w:rsidRPr="00FC78D8" w:rsidRDefault="00A26A56" w:rsidP="00A26A56">
      <w:pPr>
        <w:pStyle w:val="BodyText"/>
      </w:pPr>
      <w:r w:rsidRPr="00FC78D8">
        <w:t xml:space="preserve">Message 6, Addressed Binary Message, can be employed by an AIS AtoN for sending AtoN status reports to the competent authority responsible for the AtoN.  Useful data includes those for battery, lantern status, and solar power system charging current.  The benefits for the competent authority include knowledge of equipment status, opportunity for preventative maintenance, early notification of faults, and ultimately increased availability. Such performance information can be fed back into the design process for AtoN systems.  Refer to </w:t>
      </w:r>
      <w:r w:rsidR="001F3C52">
        <w:t xml:space="preserve">IALA Recommendation </w:t>
      </w:r>
      <w:r w:rsidRPr="00FC78D8">
        <w:t>A-126</w:t>
      </w:r>
      <w:r w:rsidR="001F3C52">
        <w:t>[1]</w:t>
      </w:r>
      <w:r w:rsidRPr="00FC78D8">
        <w:t>, ANNEX C for examples of Message 6 for AtoN monitoring.</w:t>
      </w:r>
    </w:p>
    <w:p w14:paraId="422FB2B8" w14:textId="081D558A" w:rsidR="00A26A56" w:rsidRPr="00FC78D8" w:rsidRDefault="00A26A56" w:rsidP="00A26A56">
      <w:pPr>
        <w:pStyle w:val="BodyText"/>
      </w:pPr>
      <w:r w:rsidRPr="00FC78D8">
        <w:t>It can also be used for remote control of the AtoN.  The content of the message is not standard and c</w:t>
      </w:r>
      <w:r w:rsidR="001F3C52">
        <w:t>an vary between manufacturers.</w:t>
      </w:r>
    </w:p>
    <w:p w14:paraId="3AE825AB" w14:textId="77777777" w:rsidR="00A26A56" w:rsidRPr="00FC78D8" w:rsidRDefault="00A26A56" w:rsidP="00A26A56">
      <w:pPr>
        <w:pStyle w:val="Heading3"/>
        <w:rPr>
          <w:rFonts w:eastAsiaTheme="minorHAnsi"/>
        </w:rPr>
      </w:pPr>
      <w:bookmarkStart w:id="45" w:name="_Toc306265322"/>
      <w:bookmarkStart w:id="46" w:name="_Toc338166124"/>
      <w:bookmarkStart w:id="47" w:name="_Toc228419179"/>
      <w:bookmarkStart w:id="48" w:name="_Toc445825077"/>
      <w:r w:rsidRPr="00FC78D8">
        <w:rPr>
          <w:rFonts w:eastAsiaTheme="minorHAnsi"/>
        </w:rPr>
        <w:t>Message 8</w:t>
      </w:r>
      <w:bookmarkEnd w:id="45"/>
      <w:bookmarkEnd w:id="46"/>
      <w:bookmarkEnd w:id="47"/>
      <w:bookmarkEnd w:id="48"/>
    </w:p>
    <w:p w14:paraId="76F9EF61" w14:textId="1518050E" w:rsidR="00A26A56" w:rsidRPr="00FC78D8" w:rsidRDefault="00A26A56" w:rsidP="00A26A56">
      <w:pPr>
        <w:pStyle w:val="BodyText"/>
      </w:pPr>
      <w:r w:rsidRPr="00FC78D8">
        <w:t>Message 8 is a binary broadcast message.</w:t>
      </w:r>
      <w:r w:rsidR="001F3C52">
        <w:t xml:space="preserve"> </w:t>
      </w:r>
      <w:r w:rsidRPr="00FC78D8">
        <w:t xml:space="preserve"> IMO has published a limited list of Message 8, Application Specific Messages, for international use (SN.1/Circ.289). </w:t>
      </w:r>
      <w:r w:rsidR="00E71FB5">
        <w:t xml:space="preserve"> </w:t>
      </w:r>
      <w:r w:rsidRPr="00FC78D8">
        <w:t>Competent authorities may use other Message 8 formats on a regional basis.</w:t>
      </w:r>
    </w:p>
    <w:p w14:paraId="6D614968" w14:textId="5586B1DE" w:rsidR="00A26A56" w:rsidRPr="00FC78D8" w:rsidRDefault="00A26A56" w:rsidP="00A26A56">
      <w:pPr>
        <w:pStyle w:val="BodyText"/>
      </w:pPr>
      <w:r w:rsidRPr="00FC78D8">
        <w:t xml:space="preserve">As an example, among the list of IMO Application Specific Messages is a message for meteorological and hydrological data. </w:t>
      </w:r>
      <w:r w:rsidR="00E71FB5">
        <w:t xml:space="preserve"> </w:t>
      </w:r>
      <w:r w:rsidRPr="00FC78D8">
        <w:t>Sensors on the AtoN provide this data to the AIS-AtoN Station, which in turn broadcasts this Message 8.</w:t>
      </w:r>
    </w:p>
    <w:p w14:paraId="484A0DA5" w14:textId="77777777" w:rsidR="00A26A56" w:rsidRPr="00FC78D8" w:rsidRDefault="00A26A56" w:rsidP="00A26A56">
      <w:pPr>
        <w:pStyle w:val="Heading3"/>
        <w:rPr>
          <w:rFonts w:eastAsiaTheme="minorHAnsi"/>
        </w:rPr>
      </w:pPr>
      <w:bookmarkStart w:id="49" w:name="_Toc338166125"/>
      <w:bookmarkStart w:id="50" w:name="_Toc228419180"/>
      <w:bookmarkStart w:id="51" w:name="_Toc445825078"/>
      <w:r w:rsidRPr="00FC78D8">
        <w:rPr>
          <w:rFonts w:eastAsiaTheme="minorHAnsi"/>
        </w:rPr>
        <w:t>Message 21</w:t>
      </w:r>
      <w:bookmarkEnd w:id="49"/>
      <w:bookmarkEnd w:id="50"/>
      <w:bookmarkEnd w:id="51"/>
    </w:p>
    <w:p w14:paraId="5BFA5E50" w14:textId="3964260D" w:rsidR="00A26A56" w:rsidRPr="00FC78D8" w:rsidRDefault="00E71FB5" w:rsidP="00A26A56">
      <w:pPr>
        <w:pStyle w:val="BodyText"/>
      </w:pPr>
      <w:r>
        <w:t>Defines the 'Aids to Navigation Report'</w:t>
      </w:r>
      <w:r w:rsidR="00A26A56" w:rsidRPr="00FC78D8">
        <w:t>.  AIS-AtoN service enables AtoN providers to broadcast information on the following:</w:t>
      </w:r>
    </w:p>
    <w:p w14:paraId="2F010811" w14:textId="77777777" w:rsidR="00A26A56" w:rsidRPr="00FC78D8" w:rsidRDefault="00A26A56" w:rsidP="00A26A56">
      <w:pPr>
        <w:pStyle w:val="Bullet1"/>
      </w:pPr>
      <w:bookmarkStart w:id="52" w:name="_Toc338166126"/>
      <w:bookmarkStart w:id="53" w:name="_Toc338166248"/>
      <w:r w:rsidRPr="00FC78D8">
        <w:t>type of AtoN;</w:t>
      </w:r>
      <w:bookmarkEnd w:id="52"/>
      <w:bookmarkEnd w:id="53"/>
    </w:p>
    <w:p w14:paraId="559F4852" w14:textId="77777777" w:rsidR="00A26A56" w:rsidRPr="00FC78D8" w:rsidRDefault="00A26A56" w:rsidP="00A26A56">
      <w:pPr>
        <w:pStyle w:val="Bullet1"/>
      </w:pPr>
      <w:bookmarkStart w:id="54" w:name="_Toc338166127"/>
      <w:bookmarkStart w:id="55" w:name="_Toc338166249"/>
      <w:r w:rsidRPr="00FC78D8">
        <w:t>name of AtoN;</w:t>
      </w:r>
      <w:bookmarkEnd w:id="54"/>
      <w:bookmarkEnd w:id="55"/>
    </w:p>
    <w:p w14:paraId="5AA64AF4" w14:textId="77777777" w:rsidR="00A26A56" w:rsidRPr="00FC78D8" w:rsidRDefault="00A26A56" w:rsidP="00A26A56">
      <w:pPr>
        <w:pStyle w:val="Bullet1"/>
      </w:pPr>
      <w:bookmarkStart w:id="56" w:name="_Toc338166128"/>
      <w:bookmarkStart w:id="57" w:name="_Toc338166250"/>
      <w:r w:rsidRPr="00FC78D8">
        <w:t>position of AtoN;</w:t>
      </w:r>
      <w:bookmarkEnd w:id="56"/>
      <w:bookmarkEnd w:id="57"/>
    </w:p>
    <w:p w14:paraId="38965253" w14:textId="77777777" w:rsidR="00A26A56" w:rsidRPr="00FC78D8" w:rsidRDefault="00A26A56" w:rsidP="00A26A56">
      <w:pPr>
        <w:pStyle w:val="Bullet1"/>
      </w:pPr>
      <w:bookmarkStart w:id="58" w:name="_Toc338166129"/>
      <w:bookmarkStart w:id="59" w:name="_Toc338166251"/>
      <w:r w:rsidRPr="00FC78D8">
        <w:lastRenderedPageBreak/>
        <w:t>position accuracy indicator;</w:t>
      </w:r>
      <w:bookmarkEnd w:id="58"/>
      <w:bookmarkEnd w:id="59"/>
    </w:p>
    <w:p w14:paraId="79E11244" w14:textId="77777777" w:rsidR="00A26A56" w:rsidRPr="00FC78D8" w:rsidRDefault="00A26A56" w:rsidP="00A26A56">
      <w:pPr>
        <w:pStyle w:val="Bullet1"/>
      </w:pPr>
      <w:bookmarkStart w:id="60" w:name="_Toc338166130"/>
      <w:bookmarkStart w:id="61" w:name="_Toc338166252"/>
      <w:r w:rsidRPr="00FC78D8">
        <w:t>type of position fixing device;</w:t>
      </w:r>
      <w:bookmarkEnd w:id="60"/>
      <w:bookmarkEnd w:id="61"/>
    </w:p>
    <w:p w14:paraId="4A86ABEB" w14:textId="77777777" w:rsidR="00A26A56" w:rsidRPr="00FC78D8" w:rsidRDefault="00A26A56" w:rsidP="00A26A56">
      <w:pPr>
        <w:pStyle w:val="Bullet1"/>
      </w:pPr>
      <w:bookmarkStart w:id="62" w:name="_Toc338166131"/>
      <w:bookmarkStart w:id="63" w:name="_Toc338166253"/>
      <w:r w:rsidRPr="00FC78D8">
        <w:t>On/Off position status;</w:t>
      </w:r>
      <w:bookmarkEnd w:id="62"/>
      <w:bookmarkEnd w:id="63"/>
    </w:p>
    <w:p w14:paraId="2B7E41E5" w14:textId="77777777" w:rsidR="00A26A56" w:rsidRPr="00FC78D8" w:rsidRDefault="00A26A56" w:rsidP="00A26A56">
      <w:pPr>
        <w:pStyle w:val="Bullet1"/>
      </w:pPr>
      <w:bookmarkStart w:id="64" w:name="_Toc338166132"/>
      <w:bookmarkStart w:id="65" w:name="_Toc338166254"/>
      <w:r w:rsidRPr="00FC78D8">
        <w:t>Real and Virtual AtoN identification;</w:t>
      </w:r>
      <w:bookmarkEnd w:id="64"/>
      <w:bookmarkEnd w:id="65"/>
    </w:p>
    <w:p w14:paraId="25B2BAC5" w14:textId="77777777" w:rsidR="00A26A56" w:rsidRPr="00FC78D8" w:rsidRDefault="00A26A56" w:rsidP="00A26A56">
      <w:pPr>
        <w:pStyle w:val="Bullet1"/>
      </w:pPr>
      <w:bookmarkStart w:id="66" w:name="_Toc338166133"/>
      <w:bookmarkStart w:id="67" w:name="_Toc338166255"/>
      <w:r w:rsidRPr="00FC78D8">
        <w:t>dimension of the AtoN and reference positions;</w:t>
      </w:r>
      <w:bookmarkEnd w:id="66"/>
      <w:bookmarkEnd w:id="67"/>
    </w:p>
    <w:p w14:paraId="54B3E378" w14:textId="77777777" w:rsidR="00A26A56" w:rsidRPr="00FC78D8" w:rsidRDefault="00A26A56" w:rsidP="00A26A56">
      <w:pPr>
        <w:pStyle w:val="Bullet1"/>
      </w:pPr>
      <w:bookmarkStart w:id="68" w:name="_Toc338166134"/>
      <w:bookmarkStart w:id="69" w:name="_Toc338166256"/>
      <w:r w:rsidRPr="00FC78D8">
        <w:t>status of the AtoN systems.</w:t>
      </w:r>
      <w:bookmarkEnd w:id="68"/>
      <w:bookmarkEnd w:id="69"/>
    </w:p>
    <w:p w14:paraId="20ED39B2" w14:textId="77777777" w:rsidR="00581E81" w:rsidRPr="00FC78D8" w:rsidRDefault="00581E81" w:rsidP="00581E81">
      <w:pPr>
        <w:pStyle w:val="Heading3"/>
        <w:rPr>
          <w:rFonts w:eastAsiaTheme="minorHAnsi"/>
        </w:rPr>
      </w:pPr>
      <w:bookmarkStart w:id="70" w:name="_Toc306265323"/>
      <w:bookmarkStart w:id="71" w:name="_Toc338166135"/>
      <w:bookmarkStart w:id="72" w:name="_Toc228419181"/>
      <w:bookmarkStart w:id="73" w:name="_Toc445825079"/>
      <w:r w:rsidRPr="00FC78D8">
        <w:rPr>
          <w:rFonts w:eastAsiaTheme="minorHAnsi"/>
        </w:rPr>
        <w:t>Message 25</w:t>
      </w:r>
      <w:bookmarkEnd w:id="70"/>
      <w:bookmarkEnd w:id="71"/>
      <w:bookmarkEnd w:id="72"/>
      <w:bookmarkEnd w:id="73"/>
    </w:p>
    <w:p w14:paraId="47CB26E6" w14:textId="69573E99" w:rsidR="00581E81" w:rsidRPr="00FC78D8" w:rsidRDefault="00581E81" w:rsidP="00581E81">
      <w:pPr>
        <w:pStyle w:val="BodyText"/>
      </w:pPr>
      <w:r w:rsidRPr="00FC78D8">
        <w:t>Message 25 is a single slot binary message that can for example be used to send encrypted configuration data.</w:t>
      </w:r>
      <w:r w:rsidR="00E71FB5">
        <w:t xml:space="preserve"> </w:t>
      </w:r>
      <w:r w:rsidRPr="00FC78D8">
        <w:t xml:space="preserve"> See IEC 62320-2 for further details.</w:t>
      </w:r>
    </w:p>
    <w:p w14:paraId="57A01919" w14:textId="77777777" w:rsidR="00581E81" w:rsidRPr="00FC78D8" w:rsidRDefault="00581E81" w:rsidP="00581E81">
      <w:pPr>
        <w:pStyle w:val="Heading3"/>
        <w:rPr>
          <w:rFonts w:eastAsiaTheme="minorHAnsi"/>
        </w:rPr>
      </w:pPr>
      <w:bookmarkStart w:id="74" w:name="_Toc306265324"/>
      <w:bookmarkStart w:id="75" w:name="_Toc338166136"/>
      <w:bookmarkStart w:id="76" w:name="_Toc228419182"/>
      <w:bookmarkStart w:id="77" w:name="_Toc445825080"/>
      <w:r w:rsidRPr="00FC78D8">
        <w:rPr>
          <w:rFonts w:eastAsiaTheme="minorHAnsi"/>
        </w:rPr>
        <w:t>Message 26</w:t>
      </w:r>
      <w:bookmarkEnd w:id="74"/>
      <w:bookmarkEnd w:id="75"/>
      <w:bookmarkEnd w:id="76"/>
      <w:bookmarkEnd w:id="77"/>
    </w:p>
    <w:p w14:paraId="33EFC23A" w14:textId="77777777" w:rsidR="00581E81" w:rsidRPr="00FC78D8" w:rsidRDefault="00581E81" w:rsidP="00581E81">
      <w:pPr>
        <w:pStyle w:val="BodyText"/>
      </w:pPr>
      <w:r w:rsidRPr="00FC78D8">
        <w:t>Message 26 may also be received, processed, and transmitted by an AIS AtoN station. Note that this message is not included in IEC62320-2.</w:t>
      </w:r>
    </w:p>
    <w:p w14:paraId="0FFB055D" w14:textId="77777777" w:rsidR="00581E81" w:rsidRPr="00FC78D8" w:rsidRDefault="00581E81" w:rsidP="00581E81">
      <w:pPr>
        <w:pStyle w:val="Heading3"/>
        <w:rPr>
          <w:rFonts w:eastAsiaTheme="minorHAnsi"/>
        </w:rPr>
      </w:pPr>
      <w:bookmarkStart w:id="78" w:name="_Toc304269894"/>
      <w:bookmarkStart w:id="79" w:name="_Toc306265325"/>
      <w:bookmarkStart w:id="80" w:name="_Toc338166137"/>
      <w:bookmarkStart w:id="81" w:name="_Toc228419183"/>
      <w:bookmarkStart w:id="82" w:name="_Toc445825081"/>
      <w:r w:rsidRPr="00FC78D8">
        <w:rPr>
          <w:rFonts w:eastAsiaTheme="minorHAnsi"/>
        </w:rPr>
        <w:t>Message</w:t>
      </w:r>
      <w:bookmarkEnd w:id="78"/>
      <w:bookmarkEnd w:id="79"/>
      <w:r w:rsidRPr="00FC78D8">
        <w:rPr>
          <w:rFonts w:eastAsiaTheme="minorHAnsi"/>
        </w:rPr>
        <w:t xml:space="preserve"> Protocols</w:t>
      </w:r>
      <w:bookmarkEnd w:id="80"/>
      <w:bookmarkEnd w:id="81"/>
      <w:bookmarkEnd w:id="82"/>
      <w:r w:rsidRPr="00FC78D8">
        <w:rPr>
          <w:rFonts w:eastAsiaTheme="minorHAnsi"/>
        </w:rPr>
        <w:t xml:space="preserve"> </w:t>
      </w:r>
    </w:p>
    <w:p w14:paraId="2C096F8B" w14:textId="77777777" w:rsidR="00581E81" w:rsidRPr="00FC78D8" w:rsidRDefault="00581E81" w:rsidP="00581E81">
      <w:pPr>
        <w:pStyle w:val="BodyText"/>
      </w:pPr>
      <w:r w:rsidRPr="00FC78D8">
        <w:t>There are two types of protocols for sending AtoN AIS messages.  They are Fixed Access Time Division Multiple Access (FATDMA) and Random Access Time Division Multiple Access (RATDMA).  These two protocols are set to ensure that messages from nearby AIS stations do not conflict.</w:t>
      </w:r>
    </w:p>
    <w:p w14:paraId="0108E82A" w14:textId="77777777" w:rsidR="00581E81" w:rsidRPr="00FC78D8" w:rsidRDefault="00581E81" w:rsidP="00581E81">
      <w:pPr>
        <w:pStyle w:val="Heading3"/>
        <w:rPr>
          <w:rFonts w:eastAsiaTheme="minorHAnsi"/>
        </w:rPr>
      </w:pPr>
      <w:bookmarkStart w:id="83" w:name="_Toc338166138"/>
      <w:bookmarkStart w:id="84" w:name="_Toc228419184"/>
      <w:bookmarkStart w:id="85" w:name="_Toc445825082"/>
      <w:r w:rsidRPr="00FC78D8">
        <w:rPr>
          <w:rFonts w:eastAsiaTheme="minorHAnsi"/>
        </w:rPr>
        <w:t>Position fixing devices</w:t>
      </w:r>
      <w:bookmarkEnd w:id="83"/>
      <w:bookmarkEnd w:id="84"/>
      <w:bookmarkEnd w:id="85"/>
    </w:p>
    <w:p w14:paraId="4DBF3D5E" w14:textId="77777777" w:rsidR="00581E81" w:rsidRPr="00FC78D8" w:rsidRDefault="00581E81" w:rsidP="00581E81">
      <w:pPr>
        <w:pStyle w:val="BodyText"/>
      </w:pPr>
      <w:r w:rsidRPr="00FC78D8">
        <w:t>For Fixed AtoN, AIS-AtoN unit shall transmit a surveyed position, as configured into the device.  The GNSS service will provide tuning and synchronization information only.</w:t>
      </w:r>
    </w:p>
    <w:p w14:paraId="3CA21C23" w14:textId="77777777" w:rsidR="00581E81" w:rsidRPr="00FC78D8" w:rsidRDefault="00581E81" w:rsidP="00581E81">
      <w:pPr>
        <w:pStyle w:val="BodyText"/>
      </w:pPr>
      <w:r w:rsidRPr="00FC78D8">
        <w:t>The AIS-AtoN unit for use on Floating Aids may use 300KHz band radio beacon DGNSS system to provide a differential corrected for position.  It shall indicate the use of DGNSS by setting the position accuracy flag as appropriate.</w:t>
      </w:r>
    </w:p>
    <w:p w14:paraId="321E399E" w14:textId="77777777" w:rsidR="00581E81" w:rsidRPr="00FC78D8" w:rsidRDefault="00581E81" w:rsidP="00581E81">
      <w:pPr>
        <w:pStyle w:val="BodyText"/>
      </w:pPr>
      <w:r w:rsidRPr="00FC78D8">
        <w:t>The use of satellite-based augmentation system (SBAS) is available and the usage of message 17 may be possible in the future.</w:t>
      </w:r>
    </w:p>
    <w:p w14:paraId="4C952024" w14:textId="77777777" w:rsidR="00581E81" w:rsidRPr="00FC78D8" w:rsidRDefault="00581E81" w:rsidP="00581E81">
      <w:pPr>
        <w:pStyle w:val="BodyText"/>
      </w:pPr>
      <w:r w:rsidRPr="00FC78D8">
        <w:t>The unit shall allow user to select position using last read GNSS position algorithm or algorithms in IALA A-126 to calculate off-position.</w:t>
      </w:r>
    </w:p>
    <w:p w14:paraId="0FFED255" w14:textId="56850C94" w:rsidR="00581E81" w:rsidRPr="00FC78D8" w:rsidRDefault="006D34EF" w:rsidP="00581E81">
      <w:pPr>
        <w:pStyle w:val="Heading1"/>
        <w:rPr>
          <w:rFonts w:eastAsiaTheme="minorHAnsi"/>
        </w:rPr>
      </w:pPr>
      <w:bookmarkStart w:id="86" w:name="_Toc304269898"/>
      <w:bookmarkStart w:id="87" w:name="_Toc306265330"/>
      <w:bookmarkStart w:id="88" w:name="_Toc338166148"/>
      <w:bookmarkStart w:id="89" w:name="_Toc228419185"/>
      <w:bookmarkStart w:id="90" w:name="_Toc445825083"/>
      <w:r w:rsidRPr="00FC78D8">
        <w:rPr>
          <w:rFonts w:eastAsiaTheme="minorHAnsi"/>
          <w:caps w:val="0"/>
        </w:rPr>
        <w:t>PRIMARY CONSIDERATIONS</w:t>
      </w:r>
      <w:bookmarkEnd w:id="86"/>
      <w:bookmarkEnd w:id="87"/>
      <w:bookmarkEnd w:id="88"/>
      <w:bookmarkEnd w:id="89"/>
      <w:bookmarkEnd w:id="90"/>
    </w:p>
    <w:p w14:paraId="5A120DAD" w14:textId="77777777" w:rsidR="00581E81" w:rsidRPr="00FC78D8" w:rsidRDefault="00581E81" w:rsidP="00581E81">
      <w:pPr>
        <w:pStyle w:val="Heading1separatationline"/>
      </w:pPr>
    </w:p>
    <w:p w14:paraId="3DD7C4C5" w14:textId="77777777" w:rsidR="00581E81" w:rsidRPr="00FC78D8" w:rsidRDefault="00581E81" w:rsidP="00581E81">
      <w:pPr>
        <w:pStyle w:val="Heading2"/>
        <w:rPr>
          <w:rFonts w:eastAsiaTheme="minorHAnsi"/>
        </w:rPr>
      </w:pPr>
      <w:bookmarkStart w:id="91" w:name="_Toc338166149"/>
      <w:bookmarkStart w:id="92" w:name="_Toc228419186"/>
      <w:bookmarkStart w:id="93" w:name="_Toc445825084"/>
      <w:r w:rsidRPr="00FC78D8">
        <w:rPr>
          <w:rFonts w:eastAsiaTheme="minorHAnsi"/>
        </w:rPr>
        <w:t>Power consumption</w:t>
      </w:r>
      <w:bookmarkEnd w:id="91"/>
      <w:bookmarkEnd w:id="92"/>
      <w:bookmarkEnd w:id="93"/>
    </w:p>
    <w:p w14:paraId="01A38BFB" w14:textId="77777777" w:rsidR="00581E81" w:rsidRPr="00FC78D8" w:rsidRDefault="00581E81" w:rsidP="00581E81">
      <w:pPr>
        <w:pStyle w:val="Heading2separationline"/>
      </w:pPr>
    </w:p>
    <w:p w14:paraId="19A494C2" w14:textId="77777777" w:rsidR="00581E81" w:rsidRPr="00FC78D8" w:rsidRDefault="00581E81" w:rsidP="00581E81">
      <w:pPr>
        <w:pStyle w:val="BodyText"/>
      </w:pPr>
      <w:r w:rsidRPr="00FC78D8">
        <w:t>The power consumption needs to be balanced to the generation facility as well as the power consumption other AtoN such as lights etc. to deliver the required autonomy.  The power consumption at the agreed configuration should be measured, rather than rely on the manufacturer’s generic data.</w:t>
      </w:r>
    </w:p>
    <w:p w14:paraId="59EB8C20" w14:textId="77777777" w:rsidR="00581E81" w:rsidRPr="00FC78D8" w:rsidRDefault="00581E81" w:rsidP="00581E81">
      <w:pPr>
        <w:pStyle w:val="BodyText"/>
      </w:pPr>
      <w:r w:rsidRPr="00FC78D8">
        <w:t>Units configured in RATDMA will consume significantly more power than those configured in FATDMA.  The power consumption will also vary depending on the reporting rate and the sleep interval.</w:t>
      </w:r>
    </w:p>
    <w:p w14:paraId="3C6B8390" w14:textId="77777777" w:rsidR="00581E81" w:rsidRPr="00FC78D8" w:rsidRDefault="00581E81" w:rsidP="00581E81">
      <w:pPr>
        <w:pStyle w:val="BodyText"/>
      </w:pPr>
      <w:r w:rsidRPr="00FC78D8">
        <w:t>See section on Commissioning &amp; Testing for further details. Refer to IALA Guideline 1039 on Designing Solar Power Systems for AtoN.</w:t>
      </w:r>
    </w:p>
    <w:p w14:paraId="03A30049" w14:textId="77777777" w:rsidR="00581E81" w:rsidRPr="00FC78D8" w:rsidRDefault="00581E81" w:rsidP="00581E81">
      <w:pPr>
        <w:pStyle w:val="Heading2"/>
        <w:rPr>
          <w:rFonts w:eastAsiaTheme="minorHAnsi"/>
        </w:rPr>
      </w:pPr>
      <w:bookmarkStart w:id="94" w:name="_Toc304269901"/>
      <w:bookmarkStart w:id="95" w:name="_Toc306265332"/>
      <w:bookmarkStart w:id="96" w:name="_Toc338166150"/>
      <w:bookmarkStart w:id="97" w:name="_Toc228419187"/>
      <w:bookmarkStart w:id="98" w:name="_Toc445825085"/>
      <w:r w:rsidRPr="00FC78D8">
        <w:rPr>
          <w:rFonts w:eastAsiaTheme="minorHAnsi"/>
        </w:rPr>
        <w:t>Transmission range.</w:t>
      </w:r>
      <w:bookmarkEnd w:id="94"/>
      <w:bookmarkEnd w:id="95"/>
      <w:bookmarkEnd w:id="96"/>
      <w:bookmarkEnd w:id="97"/>
      <w:bookmarkEnd w:id="98"/>
    </w:p>
    <w:p w14:paraId="7A3DBF66" w14:textId="77777777" w:rsidR="00581E81" w:rsidRPr="00FC78D8" w:rsidRDefault="00581E81" w:rsidP="00581E81">
      <w:pPr>
        <w:pStyle w:val="Heading2separationline"/>
      </w:pPr>
    </w:p>
    <w:p w14:paraId="1F4EA340" w14:textId="77777777" w:rsidR="00581E81" w:rsidRPr="00FC78D8" w:rsidRDefault="00581E81" w:rsidP="00581E81">
      <w:pPr>
        <w:pStyle w:val="BodyText"/>
      </w:pPr>
      <w:r w:rsidRPr="00FC78D8">
        <w:t xml:space="preserve">A typical transmission range is between 5 to 15 nautical miles though this will increase with antennas with a higher gain.  In areas of very heavy traffic, the volume of AIS transmissions may overload the base station, which </w:t>
      </w:r>
      <w:r w:rsidRPr="00FC78D8">
        <w:lastRenderedPageBreak/>
        <w:t>will reduce the range that the base station will be able to cover.  With Type 1 AIS (FATDMA) in an area of heavy traffic, there may not be enough available slots to be allocated to enable transmission from the AIS-AtoN station.</w:t>
      </w:r>
    </w:p>
    <w:p w14:paraId="26D9809B" w14:textId="0136DC93" w:rsidR="00581E81" w:rsidRPr="00FC78D8" w:rsidRDefault="00581E81" w:rsidP="00581E81">
      <w:pPr>
        <w:pStyle w:val="BodyText"/>
      </w:pPr>
      <w:r w:rsidRPr="00FC78D8">
        <w:t>In a VHF bandwidth operation system, Transmission (</w:t>
      </w:r>
      <w:proofErr w:type="spellStart"/>
      <w:r w:rsidRPr="00FC78D8">
        <w:t>Tx</w:t>
      </w:r>
      <w:proofErr w:type="spellEnd"/>
      <w:r w:rsidRPr="00FC78D8">
        <w:t xml:space="preserve">) and Reception (Rx) reach is tightly linked to the height of the antenna.  Therefore, location is of key importance, ensuring the highest position in the AtoN for safe installation and maintenance.  </w:t>
      </w:r>
      <w:r w:rsidRPr="00FC78D8">
        <w:fldChar w:fldCharType="begin"/>
      </w:r>
      <w:r w:rsidRPr="00FC78D8">
        <w:instrText xml:space="preserve"> REF _Ref445818794 \r \h </w:instrText>
      </w:r>
      <w:r w:rsidRPr="00FC78D8">
        <w:fldChar w:fldCharType="separate"/>
      </w:r>
      <w:r w:rsidRPr="00FC78D8">
        <w:t>Figure 1</w:t>
      </w:r>
      <w:r w:rsidRPr="00FC78D8">
        <w:fldChar w:fldCharType="end"/>
      </w:r>
      <w:r w:rsidRPr="00FC78D8">
        <w:t xml:space="preserve"> illustrates the maximum transmission range.</w:t>
      </w:r>
    </w:p>
    <w:p w14:paraId="01277030" w14:textId="77777777" w:rsidR="00581E81" w:rsidRPr="00FC78D8" w:rsidRDefault="00581E81" w:rsidP="00581E81">
      <w:pPr>
        <w:pStyle w:val="BodyText"/>
        <w:jc w:val="center"/>
      </w:pPr>
      <w:r w:rsidRPr="00FC78D8">
        <w:rPr>
          <w:noProof/>
          <w:lang w:val="en-US"/>
        </w:rPr>
        <mc:AlternateContent>
          <mc:Choice Requires="wpg">
            <w:drawing>
              <wp:inline distT="0" distB="0" distL="0" distR="0" wp14:anchorId="3E24CCD7" wp14:editId="24D32DB9">
                <wp:extent cx="2800985" cy="2573655"/>
                <wp:effectExtent l="0" t="0" r="0" b="0"/>
                <wp:docPr id="8"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0985" cy="2573655"/>
                          <a:chOff x="0" y="0"/>
                          <a:chExt cx="57236" cy="58381"/>
                        </a:xfrm>
                      </wpg:grpSpPr>
                      <pic:pic xmlns:pic="http://schemas.openxmlformats.org/drawingml/2006/picture">
                        <pic:nvPicPr>
                          <pic:cNvPr id="9"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36" cy="58381"/>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chemeClr val="accent1">
                                    <a:lumMod val="100000"/>
                                    <a:lumOff val="0"/>
                                  </a:schemeClr>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chemeClr val="tx1">
                                    <a:lumMod val="100000"/>
                                    <a:lumOff val="0"/>
                                  </a:schemeClr>
                                </a:solidFill>
                                <a:miter lim="800000"/>
                                <a:headEnd/>
                                <a:tailEnd/>
                              </a14:hiddenLine>
                            </a:ext>
                          </a:extLst>
                        </pic:spPr>
                      </pic:pic>
                      <wps:wsp>
                        <wps:cNvPr id="10" name="Rectangle 3"/>
                        <wps:cNvSpPr>
                          <a:spLocks noChangeArrowheads="1"/>
                        </wps:cNvSpPr>
                        <wps:spPr bwMode="auto">
                          <a:xfrm>
                            <a:off x="3230" y="52287"/>
                            <a:ext cx="11522" cy="4321"/>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25400">
                                <a:solidFill>
                                  <a:srgbClr val="000000"/>
                                </a:solidFill>
                                <a:miter lim="800000"/>
                                <a:headEnd/>
                                <a:tailEnd/>
                              </a14:hiddenLine>
                            </a:ext>
                          </a:extLst>
                        </wps:spPr>
                        <wps:txbx>
                          <w:txbxContent>
                            <w:p w14:paraId="777B06E6" w14:textId="77777777" w:rsidR="001F3C52" w:rsidRDefault="001F3C52" w:rsidP="00581E81">
                              <w:pPr>
                                <w:jc w:val="center"/>
                              </w:pPr>
                            </w:p>
                          </w:txbxContent>
                        </wps:txbx>
                        <wps:bodyPr rot="0" vert="horz" wrap="square" lIns="91440" tIns="45720" rIns="91440" bIns="45720" anchor="ctr" anchorCtr="0" upright="1">
                          <a:noAutofit/>
                        </wps:bodyPr>
                      </wps:wsp>
                    </wpg:wgp>
                  </a:graphicData>
                </a:graphic>
              </wp:inline>
            </w:drawing>
          </mc:Choice>
          <mc:Fallback>
            <w:pict>
              <v:group w14:anchorId="3E24CCD7" id="Group_x0020_4" o:spid="_x0000_s1026" style="width:220.55pt;height:202.65pt;mso-position-horizontal-relative:char;mso-position-vertical-relative:line" coordsize="57236,58381"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_x0020_2" o:spid="_x0000_s1027" type="#_x0000_t75" style="position:absolute;width:57236;height:58381;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KK&#10;aE/CAAAA2gAAAA8AAABkcnMvZG93bnJldi54bWxEj0FrAjEUhO+C/yE8oTfNqmDtahRRLMVbV5Ee&#10;H5vn7mrysm6ibv+9KRQ8DjPzDTNfttaIOzW+cqxgOEhAEOdOV1woOOy3/SkIH5A1Gsek4Jc8LBfd&#10;zhxT7R78TfcsFCJC2KeooAyhTqX0eUkW/cDVxNE7ucZiiLIppG7wEeHWyFGSTKTFiuNCiTWtS8ov&#10;2c0q+AnyaM5+48beXHefk2r9frplSr312tUMRKA2vML/7S+t4AP+rsQbIBdP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CimhPwgAAANoAAAAPAAAAAAAAAAAAAAAAAJwCAABk&#10;cnMvZG93bnJldi54bWxQSwUGAAAAAAQABAD3AAAAiwMAAAAA&#10;">
                  <v:imagedata r:id="rId21" o:title=""/>
                </v:shape>
                <v:rect id="Rectangle_x0020_3" o:spid="_x0000_s1028" style="position:absolute;left:3230;top:52287;width:11522;height:432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I4MEwwAA&#10;ANsAAAAPAAAAZHJzL2Rvd25yZXYueG1sRI9Ba8JAEIXvgv9hGcGb7lpESnSVIhTqpdqYHzBkp0kw&#10;Oxuyq4n99Z1DobcZ3pv3vtkdRt+qB/WxCWxhtTSgiMvgGq4sFNf3xSuomJAdtoHJwpMiHPbTyQ4z&#10;Fwb+okeeKiUhHDO0UKfUZVrHsiaPcRk6YtG+Q+8xydpX2vU4SLhv9YsxG+2xYWmosaNjTeUtv3sL&#10;58v5VJi1+blvnic35JfbZxsLa+ez8W0LKtGY/s1/1x9O8IVefpEB9P4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QI4MEwwAAANsAAAAPAAAAAAAAAAAAAAAAAJcCAABkcnMvZG93&#10;bnJldi54bWxQSwUGAAAAAAQABAD1AAAAhwMAAAAA&#10;" stroked="f">
                  <v:textbox>
                    <w:txbxContent>
                      <w:p w14:paraId="777B06E6" w14:textId="77777777" w:rsidR="001F3C52" w:rsidRDefault="001F3C52" w:rsidP="00581E81">
                        <w:pPr>
                          <w:jc w:val="center"/>
                        </w:pPr>
                      </w:p>
                    </w:txbxContent>
                  </v:textbox>
                </v:rect>
                <w10:anchorlock/>
              </v:group>
            </w:pict>
          </mc:Fallback>
        </mc:AlternateContent>
      </w:r>
    </w:p>
    <w:p w14:paraId="6107858D" w14:textId="77777777" w:rsidR="00581E81" w:rsidRPr="00FC78D8" w:rsidRDefault="00581E81" w:rsidP="00581E81">
      <w:pPr>
        <w:pStyle w:val="Figurecaption"/>
        <w:jc w:val="center"/>
      </w:pPr>
      <w:bookmarkStart w:id="99" w:name="_Toc212279869"/>
      <w:bookmarkStart w:id="100" w:name="_Ref212280337"/>
      <w:bookmarkStart w:id="101" w:name="_Ref445818794"/>
      <w:bookmarkStart w:id="102" w:name="_Toc445824851"/>
      <w:r w:rsidRPr="00FC78D8">
        <w:t>Cross-section of the geoids</w:t>
      </w:r>
      <w:bookmarkEnd w:id="99"/>
      <w:bookmarkEnd w:id="100"/>
      <w:bookmarkEnd w:id="101"/>
      <w:bookmarkEnd w:id="102"/>
    </w:p>
    <w:p w14:paraId="789B6131" w14:textId="77777777" w:rsidR="00581E81" w:rsidRPr="00FC78D8" w:rsidRDefault="00581E81" w:rsidP="00581E81">
      <w:pPr>
        <w:pStyle w:val="BodyText"/>
      </w:pPr>
      <w:r w:rsidRPr="00FC78D8">
        <w:t xml:space="preserve">OA = </w:t>
      </w:r>
      <w:proofErr w:type="spellStart"/>
      <w:r w:rsidRPr="00FC78D8">
        <w:t>r</w:t>
      </w:r>
      <w:r w:rsidRPr="00FC78D8">
        <w:rPr>
          <w:vertAlign w:val="subscript"/>
        </w:rPr>
        <w:t>t</w:t>
      </w:r>
      <w:proofErr w:type="spellEnd"/>
      <w:r w:rsidRPr="00FC78D8">
        <w:t xml:space="preserve"> + h1.</w:t>
      </w:r>
    </w:p>
    <w:p w14:paraId="7BEC7A7A" w14:textId="77777777" w:rsidR="00581E81" w:rsidRPr="00FC78D8" w:rsidRDefault="00581E81" w:rsidP="00581E81">
      <w:pPr>
        <w:pStyle w:val="BodyText"/>
      </w:pPr>
      <w:r w:rsidRPr="00FC78D8">
        <w:t>Where:</w:t>
      </w:r>
    </w:p>
    <w:p w14:paraId="3A2386E4" w14:textId="5BA2A4D9" w:rsidR="00581E81" w:rsidRPr="00FC78D8" w:rsidRDefault="00581E81" w:rsidP="00581E81">
      <w:pPr>
        <w:pStyle w:val="BodyText"/>
      </w:pPr>
      <w:proofErr w:type="spellStart"/>
      <w:r w:rsidRPr="00FC78D8">
        <w:t>r</w:t>
      </w:r>
      <w:r w:rsidRPr="00FC78D8">
        <w:rPr>
          <w:vertAlign w:val="subscript"/>
        </w:rPr>
        <w:t>t</w:t>
      </w:r>
      <w:proofErr w:type="spellEnd"/>
      <w:r w:rsidRPr="00FC78D8">
        <w:t xml:space="preserve"> = Earth’s radius</w:t>
      </w:r>
    </w:p>
    <w:p w14:paraId="7FFABA4E" w14:textId="19E93050" w:rsidR="00581E81" w:rsidRPr="00FC78D8" w:rsidRDefault="00581E81" w:rsidP="00581E81">
      <w:pPr>
        <w:pStyle w:val="BodyText"/>
      </w:pPr>
      <w:r w:rsidRPr="00FC78D8">
        <w:t>h1 = Height of antenna 1 plus height of position against sea level.</w:t>
      </w:r>
    </w:p>
    <w:p w14:paraId="50CA4E9A" w14:textId="6EB194F0" w:rsidR="00581E81" w:rsidRPr="00FC78D8" w:rsidRDefault="00581E81" w:rsidP="00581E81">
      <w:pPr>
        <w:pStyle w:val="BodyText"/>
      </w:pPr>
      <w:r w:rsidRPr="00FC78D8">
        <w:t>h2 = Height of Antenna 2 plus height of position against sea level.</w:t>
      </w:r>
    </w:p>
    <w:p w14:paraId="7C3644FB" w14:textId="77777777" w:rsidR="00581E81" w:rsidRPr="00FC78D8" w:rsidRDefault="00581E81" w:rsidP="00581E81">
      <w:pPr>
        <w:pStyle w:val="BodyText"/>
      </w:pPr>
      <w:r w:rsidRPr="00FC78D8">
        <w:t>AB: Distance between point and horizon of this point</w:t>
      </w:r>
    </w:p>
    <w:p w14:paraId="4901459F" w14:textId="3AF3AD93" w:rsidR="00581E81" w:rsidRPr="00FC78D8" w:rsidRDefault="00581E81" w:rsidP="00581E81">
      <w:pPr>
        <w:pStyle w:val="BodyText"/>
      </w:pPr>
      <w:r w:rsidRPr="00FC78D8">
        <w:t>In this way, the data-reception coverage of an AIS transponder installed on a ship can be calculated as compared to transmission coverage of an AIS transponder installed on a buoy.  Knowing the height of the ship’s antenna in question, coverage can be estimated by adding the later to the height of the buoy’s antenna, as shown in the formula below in nautical miles:</w:t>
      </w:r>
    </w:p>
    <w:p w14:paraId="50D8C917" w14:textId="77777777" w:rsidR="00581E81" w:rsidRPr="00FC78D8" w:rsidRDefault="00581E81" w:rsidP="00581E81">
      <w:pPr>
        <w:pStyle w:val="BodyText"/>
      </w:pPr>
      <w:r w:rsidRPr="00FC78D8">
        <w:rPr>
          <w:noProof/>
          <w:lang w:val="en-US"/>
        </w:rPr>
        <w:drawing>
          <wp:inline distT="0" distB="0" distL="0" distR="0" wp14:anchorId="548DCEF9" wp14:editId="5F4A0C35">
            <wp:extent cx="5146040" cy="255270"/>
            <wp:effectExtent l="0" t="0" r="0" b="0"/>
            <wp:docPr id="12" name="Picture 12" descr="formula alc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rmula alcanc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46040" cy="255270"/>
                    </a:xfrm>
                    <a:prstGeom prst="rect">
                      <a:avLst/>
                    </a:prstGeom>
                    <a:noFill/>
                    <a:ln>
                      <a:noFill/>
                    </a:ln>
                  </pic:spPr>
                </pic:pic>
              </a:graphicData>
            </a:graphic>
          </wp:inline>
        </w:drawing>
      </w:r>
    </w:p>
    <w:p w14:paraId="27A75983" w14:textId="77777777" w:rsidR="00581E81" w:rsidRPr="00FC78D8" w:rsidRDefault="00581E81" w:rsidP="00581E81">
      <w:pPr>
        <w:pStyle w:val="BodyText"/>
      </w:pPr>
      <w:r w:rsidRPr="00FC78D8">
        <w:t xml:space="preserve">In conclusion, the higher the </w:t>
      </w:r>
      <w:proofErr w:type="spellStart"/>
      <w:r w:rsidRPr="00FC78D8">
        <w:t>Tx</w:t>
      </w:r>
      <w:proofErr w:type="spellEnd"/>
      <w:r w:rsidRPr="00FC78D8">
        <w:t>/Rx antenna are placed, the greater the range.</w:t>
      </w:r>
    </w:p>
    <w:p w14:paraId="5A21CE7B" w14:textId="300CFF67" w:rsidR="00581E81" w:rsidRPr="00FC78D8" w:rsidRDefault="00581E81" w:rsidP="00581E81">
      <w:pPr>
        <w:pStyle w:val="BodyText"/>
      </w:pPr>
      <w:r w:rsidRPr="00FC78D8">
        <w:t>A1 = Height above sea level of antenna installed on the AIS on ship ≈ 25 m.</w:t>
      </w:r>
    </w:p>
    <w:p w14:paraId="5DFB20FE" w14:textId="3B42CACB" w:rsidR="00581E81" w:rsidRPr="00FC78D8" w:rsidRDefault="00581E81" w:rsidP="00581E81">
      <w:pPr>
        <w:pStyle w:val="BodyText"/>
      </w:pPr>
      <w:r w:rsidRPr="00FC78D8">
        <w:t>A2 = Height above sea level of antenna of the AIS installed on the buoy.</w:t>
      </w:r>
    </w:p>
    <w:p w14:paraId="062DA816" w14:textId="2CDF755D" w:rsidR="00581E81" w:rsidRPr="00FC78D8" w:rsidRDefault="00581E81" w:rsidP="00581E81">
      <w:pPr>
        <w:pStyle w:val="BodyText"/>
      </w:pPr>
      <w:r w:rsidRPr="00FC78D8">
        <w:t>Sample formula to estimate coverage reach</w:t>
      </w:r>
      <w:r w:rsidR="00E71FB5">
        <w:t>ed by different types of buoys.</w:t>
      </w:r>
    </w:p>
    <w:p w14:paraId="2096187B" w14:textId="13A64CBA" w:rsidR="00581E81" w:rsidRPr="00FC78D8" w:rsidRDefault="00581E81" w:rsidP="00581E81">
      <w:pPr>
        <w:pStyle w:val="Bullet1"/>
      </w:pPr>
      <w:bookmarkStart w:id="103" w:name="_Toc338166151"/>
      <w:bookmarkStart w:id="104" w:name="_Toc338166273"/>
      <w:r w:rsidRPr="00FC78D8">
        <w:t>Spar Buoy– Height of AIS-AtoN - A2=10m    Range= 21NM</w:t>
      </w:r>
      <w:bookmarkEnd w:id="103"/>
      <w:bookmarkEnd w:id="104"/>
      <w:r w:rsidR="00E71FB5">
        <w:t>;</w:t>
      </w:r>
    </w:p>
    <w:p w14:paraId="3935DAE9" w14:textId="6DDA2A2C" w:rsidR="00581E81" w:rsidRPr="00FC78D8" w:rsidRDefault="00581E81" w:rsidP="00581E81">
      <w:pPr>
        <w:pStyle w:val="Bullet1"/>
      </w:pPr>
      <w:bookmarkStart w:id="105" w:name="_Toc338166152"/>
      <w:bookmarkStart w:id="106" w:name="_Toc338166274"/>
      <w:r w:rsidRPr="00FC78D8">
        <w:t>Maritime Buoy-type floating signal – Height of AIS-AtoN - A2=4m    Range= 17NM</w:t>
      </w:r>
      <w:bookmarkEnd w:id="105"/>
      <w:bookmarkEnd w:id="106"/>
      <w:r w:rsidR="00E71FB5">
        <w:t>.</w:t>
      </w:r>
    </w:p>
    <w:p w14:paraId="621BE745" w14:textId="77777777" w:rsidR="00581E81" w:rsidRPr="00FC78D8" w:rsidRDefault="00581E81" w:rsidP="00581E81">
      <w:pPr>
        <w:pStyle w:val="Heading3"/>
        <w:rPr>
          <w:rFonts w:eastAsiaTheme="minorHAnsi"/>
        </w:rPr>
      </w:pPr>
      <w:bookmarkStart w:id="107" w:name="_Toc304269903"/>
      <w:bookmarkStart w:id="108" w:name="_Toc306265333"/>
      <w:bookmarkStart w:id="109" w:name="_Toc338166153"/>
      <w:bookmarkStart w:id="110" w:name="_Toc228419188"/>
      <w:bookmarkStart w:id="111" w:name="_Toc445825086"/>
      <w:r w:rsidRPr="00FC78D8">
        <w:rPr>
          <w:rFonts w:eastAsiaTheme="minorHAnsi"/>
        </w:rPr>
        <w:t>Extraordinary coverage – Ducts or Tropospheric Refraction</w:t>
      </w:r>
      <w:bookmarkEnd w:id="107"/>
      <w:bookmarkEnd w:id="108"/>
      <w:bookmarkEnd w:id="109"/>
      <w:bookmarkEnd w:id="110"/>
      <w:bookmarkEnd w:id="111"/>
    </w:p>
    <w:p w14:paraId="63843EF8" w14:textId="00F2767B" w:rsidR="00581E81" w:rsidRPr="00FC78D8" w:rsidRDefault="00581E81" w:rsidP="00581E81">
      <w:pPr>
        <w:pStyle w:val="BodyText"/>
      </w:pPr>
      <w:r w:rsidRPr="00FC78D8">
        <w:t>In certain zones, under specific environmental conditions, the troposphere may experience a meteorological phenomenon that creates ducts and channels enabling VHF frequencies to e</w:t>
      </w:r>
      <w:r w:rsidR="00E71FB5">
        <w:t>xtend across greater distances.</w:t>
      </w:r>
    </w:p>
    <w:p w14:paraId="6370A86D" w14:textId="77777777" w:rsidR="00581E81" w:rsidRPr="00FC78D8" w:rsidRDefault="00581E81" w:rsidP="00581E81">
      <w:pPr>
        <w:pStyle w:val="BodyText"/>
      </w:pPr>
      <w:r w:rsidRPr="00FC78D8">
        <w:lastRenderedPageBreak/>
        <w:t>This phenomenon takes place during certain weather conditions during which there are different refractive indices, which force electromagnetic waves to bounce back to the surface, thus broadly enhancing VHF coverage.  This phenomenon should not be relied on to provide enhanced coverage.</w:t>
      </w:r>
    </w:p>
    <w:p w14:paraId="73FA52DC" w14:textId="77777777" w:rsidR="00581E81" w:rsidRPr="00FC78D8" w:rsidRDefault="00581E81" w:rsidP="00581E81">
      <w:pPr>
        <w:pStyle w:val="BodyText"/>
        <w:jc w:val="center"/>
      </w:pPr>
      <w:bookmarkStart w:id="112" w:name="_Toc304269904"/>
      <w:r w:rsidRPr="00FC78D8">
        <w:rPr>
          <w:noProof/>
          <w:lang w:val="en-US"/>
        </w:rPr>
        <w:drawing>
          <wp:inline distT="0" distB="0" distL="0" distR="0" wp14:anchorId="36C340B8" wp14:editId="7B96A928">
            <wp:extent cx="4008755" cy="2881630"/>
            <wp:effectExtent l="0" t="0" r="0" b="0"/>
            <wp:docPr id="17" name="Imagen 1" descr="C:\Documents and Settings\Martín Belzunce\Mis documentos\AIS\GateHouse\GADClassA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Documents and Settings\Martín Belzunce\Mis documentos\AIS\GateHouse\GADClassAdistanciaModificado.JPG"/>
                    <pic:cNvPicPr>
                      <a:picLocks noChangeAspect="1" noChangeArrowheads="1"/>
                    </pic:cNvPicPr>
                  </pic:nvPicPr>
                  <pic:blipFill>
                    <a:blip r:embed="rId23" cstate="print">
                      <a:extLst>
                        <a:ext uri="{28A0092B-C50C-407E-A947-70E740481C1C}">
                          <a14:useLocalDpi xmlns:a14="http://schemas.microsoft.com/office/drawing/2010/main" val="0"/>
                        </a:ext>
                      </a:extLst>
                    </a:blip>
                    <a:srcRect l="23479" t="10609" r="2351" b="8644"/>
                    <a:stretch>
                      <a:fillRect/>
                    </a:stretch>
                  </pic:blipFill>
                  <pic:spPr bwMode="auto">
                    <a:xfrm>
                      <a:off x="0" y="0"/>
                      <a:ext cx="4008755" cy="2881630"/>
                    </a:xfrm>
                    <a:prstGeom prst="rect">
                      <a:avLst/>
                    </a:prstGeom>
                    <a:noFill/>
                    <a:ln>
                      <a:noFill/>
                    </a:ln>
                  </pic:spPr>
                </pic:pic>
              </a:graphicData>
            </a:graphic>
          </wp:inline>
        </w:drawing>
      </w:r>
      <w:bookmarkEnd w:id="112"/>
    </w:p>
    <w:p w14:paraId="6549A606" w14:textId="77777777" w:rsidR="00581E81" w:rsidRPr="00FC78D8" w:rsidRDefault="00581E81" w:rsidP="00581E81">
      <w:pPr>
        <w:pStyle w:val="Figurecaption"/>
        <w:jc w:val="center"/>
      </w:pPr>
      <w:bookmarkStart w:id="113" w:name="_Toc212279870"/>
      <w:bookmarkStart w:id="114" w:name="_Toc445824852"/>
      <w:r w:rsidRPr="00FC78D8">
        <w:t>Normal situation – Reception coverage ≈ 35 km</w:t>
      </w:r>
      <w:bookmarkEnd w:id="113"/>
      <w:bookmarkEnd w:id="114"/>
    </w:p>
    <w:p w14:paraId="557327CB" w14:textId="77777777" w:rsidR="00581E81" w:rsidRPr="00FC78D8" w:rsidRDefault="00581E81" w:rsidP="00581E81">
      <w:pPr>
        <w:pStyle w:val="BodyText"/>
        <w:jc w:val="center"/>
      </w:pPr>
      <w:bookmarkStart w:id="115" w:name="_Toc304269905"/>
      <w:r w:rsidRPr="00FC78D8">
        <w:rPr>
          <w:noProof/>
          <w:lang w:val="en-US"/>
        </w:rPr>
        <w:drawing>
          <wp:inline distT="0" distB="0" distL="0" distR="0" wp14:anchorId="5DE46D53" wp14:editId="1F42E47E">
            <wp:extent cx="5210175" cy="2477135"/>
            <wp:effectExtent l="0" t="0" r="9525" b="0"/>
            <wp:docPr id="19" name="Imagen 2" descr="C:\Documents and Settings\Martín Belzunce\Mis documentos\AIS\GateHouse\GADAtoN3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Documents and Settings\Martín Belzunce\Mis documentos\AIS\GateHouse\GADAtoN3distanciamodificado.JPG"/>
                    <pic:cNvPicPr>
                      <a:picLocks noChangeAspect="1" noChangeArrowheads="1"/>
                    </pic:cNvPicPr>
                  </pic:nvPicPr>
                  <pic:blipFill>
                    <a:blip r:embed="rId24" cstate="print">
                      <a:extLst>
                        <a:ext uri="{28A0092B-C50C-407E-A947-70E740481C1C}">
                          <a14:useLocalDpi xmlns:a14="http://schemas.microsoft.com/office/drawing/2010/main" val="0"/>
                        </a:ext>
                      </a:extLst>
                    </a:blip>
                    <a:srcRect l="2733" t="10413" r="1030" b="28291"/>
                    <a:stretch>
                      <a:fillRect/>
                    </a:stretch>
                  </pic:blipFill>
                  <pic:spPr bwMode="auto">
                    <a:xfrm>
                      <a:off x="0" y="0"/>
                      <a:ext cx="5210175" cy="2477135"/>
                    </a:xfrm>
                    <a:prstGeom prst="rect">
                      <a:avLst/>
                    </a:prstGeom>
                    <a:noFill/>
                    <a:ln>
                      <a:noFill/>
                    </a:ln>
                  </pic:spPr>
                </pic:pic>
              </a:graphicData>
            </a:graphic>
          </wp:inline>
        </w:drawing>
      </w:r>
      <w:bookmarkEnd w:id="115"/>
    </w:p>
    <w:p w14:paraId="3DCA7B00" w14:textId="77777777" w:rsidR="00581E81" w:rsidRPr="00FC78D8" w:rsidRDefault="00581E81" w:rsidP="00581E81">
      <w:pPr>
        <w:pStyle w:val="Figurecaption"/>
        <w:jc w:val="center"/>
      </w:pPr>
      <w:bookmarkStart w:id="116" w:name="_Toc212279871"/>
      <w:bookmarkStart w:id="117" w:name="_Toc445824853"/>
      <w:r w:rsidRPr="00FC78D8">
        <w:t>Situation with ducts – Reception coverage ≈ 200 km</w:t>
      </w:r>
      <w:bookmarkEnd w:id="116"/>
      <w:bookmarkEnd w:id="117"/>
    </w:p>
    <w:p w14:paraId="1BDD8A31" w14:textId="77777777" w:rsidR="00581E81" w:rsidRPr="00FC78D8" w:rsidRDefault="00581E81" w:rsidP="00581E81">
      <w:pPr>
        <w:pStyle w:val="Heading3"/>
        <w:rPr>
          <w:rFonts w:eastAsiaTheme="minorHAnsi"/>
        </w:rPr>
      </w:pPr>
      <w:bookmarkStart w:id="118" w:name="_Toc304269906"/>
      <w:bookmarkStart w:id="119" w:name="_Toc306265334"/>
      <w:bookmarkStart w:id="120" w:name="_Toc338166154"/>
      <w:bookmarkStart w:id="121" w:name="_Toc228419189"/>
      <w:bookmarkStart w:id="122" w:name="_Toc445825087"/>
      <w:r w:rsidRPr="00FC78D8">
        <w:rPr>
          <w:rFonts w:eastAsiaTheme="minorHAnsi"/>
        </w:rPr>
        <w:t>Selection of VHF antenna</w:t>
      </w:r>
      <w:bookmarkEnd w:id="118"/>
      <w:bookmarkEnd w:id="119"/>
      <w:bookmarkEnd w:id="120"/>
      <w:bookmarkEnd w:id="121"/>
      <w:bookmarkEnd w:id="122"/>
    </w:p>
    <w:p w14:paraId="1D0B2F74" w14:textId="77777777" w:rsidR="00581E81" w:rsidRPr="00FC78D8" w:rsidRDefault="00581E81" w:rsidP="00581E81">
      <w:pPr>
        <w:pStyle w:val="BodyText"/>
      </w:pPr>
      <w:r w:rsidRPr="00FC78D8">
        <w:t>The SWR is the ratio between maximum and minimum voltage of the standing wave.  It may also be related to reflected and incident power, as shown below:</w:t>
      </w:r>
    </w:p>
    <w:p w14:paraId="51282AB7" w14:textId="3156BA64" w:rsidR="00581E81" w:rsidRPr="00FC78D8" w:rsidRDefault="00581E81" w:rsidP="00581E81">
      <w:pPr>
        <w:pStyle w:val="BodyText"/>
      </w:pPr>
      <w:r w:rsidRPr="00FC78D8">
        <w:t>SWR = D+R / D-R</w:t>
      </w:r>
    </w:p>
    <w:p w14:paraId="0CFB8374" w14:textId="77777777" w:rsidR="00581E81" w:rsidRPr="00FC78D8" w:rsidRDefault="00581E81" w:rsidP="00581E81">
      <w:pPr>
        <w:pStyle w:val="BodyText"/>
      </w:pPr>
      <w:r w:rsidRPr="00FC78D8">
        <w:t>Where D is the forward amplitude and R is the reflected amplitude.</w:t>
      </w:r>
    </w:p>
    <w:p w14:paraId="27EEABDE" w14:textId="67396DEF" w:rsidR="00581E81" w:rsidRPr="00FC78D8" w:rsidRDefault="00581E81" w:rsidP="00581E81">
      <w:pPr>
        <w:pStyle w:val="BodyText"/>
      </w:pPr>
      <w:r w:rsidRPr="00FC78D8">
        <w:t>In the case of perfect adaptation, SWR is 1 and all the power delivered by the system is radiated by the antenna, requiring that all installations endeavour to obtain the lowest possible SWR within the bandwidth or the frequency range in which the antenna operates.</w:t>
      </w:r>
      <w:bookmarkStart w:id="123" w:name="_Toc287517037"/>
      <w:bookmarkStart w:id="124" w:name="_Toc161205944"/>
    </w:p>
    <w:bookmarkEnd w:id="123"/>
    <w:bookmarkEnd w:id="124"/>
    <w:p w14:paraId="0A443C5E" w14:textId="7E11EF37" w:rsidR="00581E81" w:rsidRPr="00FC78D8" w:rsidRDefault="00581E81" w:rsidP="00581E81">
      <w:pPr>
        <w:pStyle w:val="BodyText"/>
      </w:pPr>
      <w:r w:rsidRPr="00FC78D8">
        <w:lastRenderedPageBreak/>
        <w:t>VHF antenna to be installed for AIS applications is required to be marine VHF-type.  Generally, they have a central frequency is 156-157 MHz, and a bandwidth of between 6 and 7 MHz, ensuring good performance between 152 and 160MHz, and optimum work (SWR=1) in their central frequency.</w:t>
      </w:r>
    </w:p>
    <w:p w14:paraId="76CC9805" w14:textId="77777777" w:rsidR="00581E81" w:rsidRPr="00FC78D8" w:rsidRDefault="00581E81" w:rsidP="00581E81">
      <w:pPr>
        <w:pStyle w:val="BodyText"/>
      </w:pPr>
      <w:r w:rsidRPr="00FC78D8">
        <w:t>Given that the frequency channels used by AIS are 161,975 MHz and 162,025 MHz, it is critical to use an antenna with a broader bandwidth or tuned to a frequency closer to that defined for the work of AIS.</w:t>
      </w:r>
    </w:p>
    <w:p w14:paraId="321A6427" w14:textId="14FFF87C" w:rsidR="00581E81" w:rsidRPr="00FC78D8" w:rsidRDefault="00581E81" w:rsidP="00581E81">
      <w:pPr>
        <w:pStyle w:val="BodyText"/>
      </w:pPr>
      <w:r w:rsidRPr="00FC78D8">
        <w:t>An antenna with a SWR lower than 1.5 is recommended.</w:t>
      </w:r>
    </w:p>
    <w:p w14:paraId="3980EDF5" w14:textId="77777777" w:rsidR="00581E81" w:rsidRPr="00FC78D8" w:rsidRDefault="00581E81" w:rsidP="00581E81">
      <w:pPr>
        <w:pStyle w:val="Heading3"/>
        <w:rPr>
          <w:rFonts w:eastAsiaTheme="minorHAnsi"/>
        </w:rPr>
      </w:pPr>
      <w:bookmarkStart w:id="125" w:name="_Toc304269907"/>
      <w:bookmarkStart w:id="126" w:name="_Toc306265335"/>
      <w:bookmarkStart w:id="127" w:name="_Toc338166155"/>
      <w:bookmarkStart w:id="128" w:name="_Toc228419190"/>
      <w:bookmarkStart w:id="129" w:name="_Toc445825088"/>
      <w:r w:rsidRPr="00FC78D8">
        <w:rPr>
          <w:rFonts w:eastAsiaTheme="minorHAnsi"/>
        </w:rPr>
        <w:t>Comparison of different marine antenna</w:t>
      </w:r>
      <w:bookmarkEnd w:id="125"/>
      <w:bookmarkEnd w:id="126"/>
      <w:bookmarkEnd w:id="127"/>
      <w:bookmarkEnd w:id="128"/>
      <w:bookmarkEnd w:id="129"/>
    </w:p>
    <w:p w14:paraId="223595EA" w14:textId="77777777" w:rsidR="00581E81" w:rsidRPr="00FC78D8" w:rsidRDefault="00581E81" w:rsidP="00581E81">
      <w:pPr>
        <w:pStyle w:val="BodyText"/>
      </w:pPr>
      <w:r w:rsidRPr="00FC78D8">
        <w:t>The installation of AIS equipment must be designed around the performance of the antenna, since marine antenna is exposed to metal, dielectric and human influences.</w:t>
      </w:r>
    </w:p>
    <w:p w14:paraId="7CC4F78A" w14:textId="77777777" w:rsidR="00581E81" w:rsidRPr="00FC78D8" w:rsidRDefault="00581E81" w:rsidP="00581E81">
      <w:pPr>
        <w:pStyle w:val="BodyText"/>
      </w:pPr>
      <w:bookmarkStart w:id="130" w:name="_Toc287517041"/>
      <w:bookmarkStart w:id="131" w:name="_Toc161205948"/>
      <w:r w:rsidRPr="00FC78D8">
        <w:t>In order to make best choice of antenna to ensure a higher AIS-AtoN efficiency and hence a greater coverage, three trials/measurements of different marine antenna associated to AIS installed on operational buoys are shown below.</w:t>
      </w:r>
    </w:p>
    <w:bookmarkEnd w:id="130"/>
    <w:bookmarkEnd w:id="131"/>
    <w:p w14:paraId="2B59588E" w14:textId="5F524666" w:rsidR="00581E81" w:rsidRPr="00FC78D8" w:rsidRDefault="00581E81" w:rsidP="00581E81">
      <w:pPr>
        <w:pStyle w:val="BodyText"/>
      </w:pPr>
      <w:r w:rsidRPr="00FC78D8">
        <w:t xml:space="preserve">As shown in </w:t>
      </w:r>
      <w:r w:rsidR="00EB184E" w:rsidRPr="00FC78D8">
        <w:fldChar w:fldCharType="begin"/>
      </w:r>
      <w:r w:rsidR="00EB184E" w:rsidRPr="00FC78D8">
        <w:instrText xml:space="preserve"> REF _Ref445819298 \r \h </w:instrText>
      </w:r>
      <w:r w:rsidR="00EB184E" w:rsidRPr="00FC78D8">
        <w:fldChar w:fldCharType="separate"/>
      </w:r>
      <w:r w:rsidR="00EB184E" w:rsidRPr="00FC78D8">
        <w:t>Figure 4</w:t>
      </w:r>
      <w:r w:rsidR="00EB184E" w:rsidRPr="00FC78D8">
        <w:fldChar w:fldCharType="end"/>
      </w:r>
      <w:r w:rsidRPr="00FC78D8">
        <w:t>, the measured antenna has a very low SWR (SWR around 1 is only achieved between 156 MHz and 157 MHz), though it lacks good response within the AIS frequency of 161,975 MHz and 162,02</w:t>
      </w:r>
      <w:r w:rsidR="00E71FB5">
        <w:t>5 MHz where the SWR exceeds 10.</w:t>
      </w:r>
    </w:p>
    <w:p w14:paraId="1DA6F6F6" w14:textId="77777777" w:rsidR="00581E81" w:rsidRPr="00FC78D8" w:rsidRDefault="00581E81" w:rsidP="00581E81">
      <w:pPr>
        <w:pStyle w:val="BodyText"/>
        <w:jc w:val="center"/>
      </w:pPr>
      <w:r w:rsidRPr="00FC78D8">
        <w:rPr>
          <w:noProof/>
          <w:lang w:val="en-US"/>
        </w:rPr>
        <w:drawing>
          <wp:inline distT="0" distB="0" distL="0" distR="0" wp14:anchorId="6444795B" wp14:editId="31F0921E">
            <wp:extent cx="2806700" cy="2158365"/>
            <wp:effectExtent l="0" t="0" r="0" b="0"/>
            <wp:docPr id="20"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06700" cy="2158365"/>
                    </a:xfrm>
                    <a:prstGeom prst="rect">
                      <a:avLst/>
                    </a:prstGeom>
                    <a:noFill/>
                    <a:ln>
                      <a:noFill/>
                    </a:ln>
                  </pic:spPr>
                </pic:pic>
              </a:graphicData>
            </a:graphic>
          </wp:inline>
        </w:drawing>
      </w:r>
    </w:p>
    <w:p w14:paraId="295CF7C3" w14:textId="77777777" w:rsidR="00581E81" w:rsidRPr="00FC78D8" w:rsidRDefault="00581E81" w:rsidP="00581E81">
      <w:pPr>
        <w:pStyle w:val="Figurecaption"/>
        <w:jc w:val="center"/>
      </w:pPr>
      <w:bookmarkStart w:id="132" w:name="_Toc212279872"/>
      <w:bookmarkStart w:id="133" w:name="_Ref445819298"/>
      <w:bookmarkStart w:id="134" w:name="_Toc445824854"/>
      <w:r w:rsidRPr="00FC78D8">
        <w:t>Measurement 1</w:t>
      </w:r>
      <w:bookmarkEnd w:id="132"/>
      <w:bookmarkEnd w:id="133"/>
      <w:bookmarkEnd w:id="134"/>
    </w:p>
    <w:p w14:paraId="6E99B6C0" w14:textId="4BEFAC4F" w:rsidR="00581E81" w:rsidRPr="00FC78D8" w:rsidRDefault="00581E81" w:rsidP="00581E81">
      <w:pPr>
        <w:pStyle w:val="BodyText"/>
      </w:pPr>
      <w:r w:rsidRPr="00FC78D8">
        <w:t>In</w:t>
      </w:r>
      <w:r w:rsidR="00EB184E" w:rsidRPr="00FC78D8">
        <w:t xml:space="preserve"> </w:t>
      </w:r>
      <w:r w:rsidR="00EB184E" w:rsidRPr="00FC78D8">
        <w:fldChar w:fldCharType="begin"/>
      </w:r>
      <w:r w:rsidR="00EB184E" w:rsidRPr="00FC78D8">
        <w:instrText xml:space="preserve"> REF _Ref445819329 \r \h </w:instrText>
      </w:r>
      <w:r w:rsidR="00EB184E" w:rsidRPr="00FC78D8">
        <w:fldChar w:fldCharType="separate"/>
      </w:r>
      <w:r w:rsidR="00EB184E" w:rsidRPr="00FC78D8">
        <w:t>Figure 5</w:t>
      </w:r>
      <w:r w:rsidR="00EB184E" w:rsidRPr="00FC78D8">
        <w:fldChar w:fldCharType="end"/>
      </w:r>
      <w:r w:rsidRPr="00FC78D8">
        <w:t>, this antenna has obtained better SWR figures for the AIS frequency with an SWR of 4.</w:t>
      </w:r>
    </w:p>
    <w:p w14:paraId="1A04C576" w14:textId="77777777" w:rsidR="00581E81" w:rsidRPr="00FC78D8" w:rsidRDefault="00581E81" w:rsidP="00581E81">
      <w:pPr>
        <w:pStyle w:val="BodyText"/>
        <w:jc w:val="center"/>
      </w:pPr>
      <w:r w:rsidRPr="00FC78D8">
        <w:rPr>
          <w:noProof/>
          <w:lang w:val="en-US"/>
        </w:rPr>
        <w:drawing>
          <wp:inline distT="0" distB="0" distL="0" distR="0" wp14:anchorId="75225E9D" wp14:editId="4294A572">
            <wp:extent cx="2828290" cy="2158365"/>
            <wp:effectExtent l="0" t="0" r="0" b="0"/>
            <wp:docPr id="23"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28290" cy="2158365"/>
                    </a:xfrm>
                    <a:prstGeom prst="rect">
                      <a:avLst/>
                    </a:prstGeom>
                    <a:noFill/>
                    <a:ln>
                      <a:noFill/>
                    </a:ln>
                  </pic:spPr>
                </pic:pic>
              </a:graphicData>
            </a:graphic>
          </wp:inline>
        </w:drawing>
      </w:r>
    </w:p>
    <w:p w14:paraId="4417EDF3" w14:textId="77777777" w:rsidR="00581E81" w:rsidRPr="00FC78D8" w:rsidRDefault="00581E81" w:rsidP="00581E81">
      <w:pPr>
        <w:pStyle w:val="Figurecaption"/>
        <w:jc w:val="center"/>
      </w:pPr>
      <w:bookmarkStart w:id="135" w:name="_Toc212279873"/>
      <w:bookmarkStart w:id="136" w:name="_Ref212280602"/>
      <w:bookmarkStart w:id="137" w:name="_Ref445819329"/>
      <w:bookmarkStart w:id="138" w:name="_Toc445824855"/>
      <w:r w:rsidRPr="00FC78D8">
        <w:t>Measurement 2</w:t>
      </w:r>
      <w:bookmarkEnd w:id="135"/>
      <w:bookmarkEnd w:id="136"/>
      <w:bookmarkEnd w:id="137"/>
      <w:bookmarkEnd w:id="138"/>
    </w:p>
    <w:p w14:paraId="2D4C649A" w14:textId="77777777" w:rsidR="00EB184E" w:rsidRPr="00FC78D8" w:rsidRDefault="00EB184E" w:rsidP="004944C8">
      <w:pPr>
        <w:pStyle w:val="BodyText"/>
      </w:pPr>
    </w:p>
    <w:p w14:paraId="466ABB71" w14:textId="77777777" w:rsidR="00EB184E" w:rsidRPr="00FC78D8" w:rsidRDefault="00EB184E" w:rsidP="00EB184E">
      <w:pPr>
        <w:pStyle w:val="BodyText"/>
        <w:jc w:val="center"/>
      </w:pPr>
      <w:r w:rsidRPr="00FC78D8">
        <w:rPr>
          <w:rFonts w:ascii="Arial" w:hAnsi="Arial" w:cs="Arial"/>
          <w:noProof/>
          <w:lang w:val="en-US"/>
        </w:rPr>
        <w:lastRenderedPageBreak/>
        <w:drawing>
          <wp:inline distT="0" distB="0" distL="0" distR="0" wp14:anchorId="15C00C8C" wp14:editId="03AE07B7">
            <wp:extent cx="2817495" cy="2158365"/>
            <wp:effectExtent l="0" t="0" r="1905" b="0"/>
            <wp:docPr id="25"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17495" cy="2158365"/>
                    </a:xfrm>
                    <a:prstGeom prst="rect">
                      <a:avLst/>
                    </a:prstGeom>
                    <a:noFill/>
                    <a:ln>
                      <a:noFill/>
                    </a:ln>
                  </pic:spPr>
                </pic:pic>
              </a:graphicData>
            </a:graphic>
          </wp:inline>
        </w:drawing>
      </w:r>
    </w:p>
    <w:p w14:paraId="7A19A82E" w14:textId="3BF4407B" w:rsidR="00EB184E" w:rsidRPr="00FC78D8" w:rsidRDefault="00EB184E" w:rsidP="00EB184E">
      <w:pPr>
        <w:pStyle w:val="Figurecaption"/>
        <w:jc w:val="center"/>
      </w:pPr>
      <w:bookmarkStart w:id="139" w:name="_Toc212279874"/>
      <w:bookmarkStart w:id="140" w:name="_Ref445819496"/>
      <w:bookmarkStart w:id="141" w:name="_Toc445824856"/>
      <w:r w:rsidRPr="00FC78D8">
        <w:t>Measurement 3</w:t>
      </w:r>
      <w:bookmarkEnd w:id="139"/>
      <w:bookmarkEnd w:id="140"/>
      <w:bookmarkEnd w:id="141"/>
    </w:p>
    <w:p w14:paraId="673050B0" w14:textId="714EE132" w:rsidR="004944C8" w:rsidRPr="00FC78D8" w:rsidRDefault="00581E81" w:rsidP="004944C8">
      <w:pPr>
        <w:pStyle w:val="BodyText"/>
      </w:pPr>
      <w:r w:rsidRPr="00FC78D8">
        <w:t xml:space="preserve">In </w:t>
      </w:r>
      <w:r w:rsidR="00FC78D8" w:rsidRPr="00FC78D8">
        <w:fldChar w:fldCharType="begin"/>
      </w:r>
      <w:r w:rsidR="00FC78D8" w:rsidRPr="00FC78D8">
        <w:instrText xml:space="preserve"> REF _Ref445819496 \r \h </w:instrText>
      </w:r>
      <w:r w:rsidR="00FC78D8" w:rsidRPr="00FC78D8">
        <w:fldChar w:fldCharType="separate"/>
      </w:r>
      <w:r w:rsidR="00FC78D8" w:rsidRPr="00FC78D8">
        <w:t>Figure 6</w:t>
      </w:r>
      <w:r w:rsidR="00FC78D8" w:rsidRPr="00FC78D8">
        <w:fldChar w:fldCharType="end"/>
      </w:r>
      <w:r w:rsidRPr="00FC78D8">
        <w:t xml:space="preserve">, it </w:t>
      </w:r>
      <w:r w:rsidR="00FC78D8" w:rsidRPr="00FC78D8">
        <w:t>can be</w:t>
      </w:r>
      <w:r w:rsidRPr="00FC78D8">
        <w:t xml:space="preserve"> seen that this antenna is specially designed for AIS with a broader bandwidth than conventional marine antenna.  This allows for a SWR of 2 within the working frequency of AIS, a highly acceptable ratio in terms of installations.  Moreover, SWR remains close to 1 between 155 MHz and 159 MHz and gives a much flatter response than the previous ones, showing the high quality of the antenna.</w:t>
      </w:r>
    </w:p>
    <w:p w14:paraId="1B31E62C" w14:textId="77777777" w:rsidR="00FC78D8" w:rsidRPr="00FC78D8" w:rsidRDefault="00FC78D8" w:rsidP="00FC78D8">
      <w:pPr>
        <w:pStyle w:val="Heading3"/>
        <w:rPr>
          <w:rFonts w:eastAsiaTheme="minorHAnsi"/>
        </w:rPr>
      </w:pPr>
      <w:bookmarkStart w:id="142" w:name="_Toc338166156"/>
      <w:bookmarkStart w:id="143" w:name="_Toc228419191"/>
      <w:bookmarkStart w:id="144" w:name="_Toc445825089"/>
      <w:r w:rsidRPr="00FC78D8">
        <w:rPr>
          <w:rFonts w:eastAsiaTheme="minorHAnsi"/>
        </w:rPr>
        <w:t>Redundancy</w:t>
      </w:r>
      <w:bookmarkEnd w:id="142"/>
      <w:bookmarkEnd w:id="143"/>
      <w:bookmarkEnd w:id="144"/>
    </w:p>
    <w:p w14:paraId="6457D6C3" w14:textId="77777777" w:rsidR="00FC78D8" w:rsidRPr="00FC78D8" w:rsidRDefault="00FC78D8" w:rsidP="00FC78D8">
      <w:pPr>
        <w:pStyle w:val="BodyText"/>
      </w:pPr>
      <w:r w:rsidRPr="00FC78D8">
        <w:t>For remote AtoN sites, the user can consider having a system with two AIS-AtoN units.  Transmissions alternate between the AIS-AtoN units at the configurable reporting interval.</w:t>
      </w:r>
    </w:p>
    <w:p w14:paraId="18D6DA33" w14:textId="77777777" w:rsidR="00FC78D8" w:rsidRPr="00FC78D8" w:rsidRDefault="00FC78D8" w:rsidP="00FC78D8">
      <w:pPr>
        <w:pStyle w:val="BodyText"/>
      </w:pPr>
      <w:r w:rsidRPr="00FC78D8">
        <w:t>Should one AIS-AtoN unit fail, the other will continue to transmit at its configured reporting interval: loss of a single AIS-AtoN unit will, in effect double, the reporting interval thus providing redundancy.</w:t>
      </w:r>
    </w:p>
    <w:p w14:paraId="057D8476" w14:textId="48BCBAC1" w:rsidR="00FC78D8" w:rsidRPr="00FC78D8" w:rsidRDefault="00FC78D8" w:rsidP="00FC78D8">
      <w:pPr>
        <w:pStyle w:val="Heading2"/>
        <w:rPr>
          <w:rFonts w:eastAsiaTheme="minorHAnsi"/>
        </w:rPr>
      </w:pPr>
      <w:bookmarkStart w:id="145" w:name="_Toc304269909"/>
      <w:bookmarkStart w:id="146" w:name="_Toc306265341"/>
      <w:bookmarkStart w:id="147" w:name="_Toc338166165"/>
      <w:bookmarkStart w:id="148" w:name="_Toc228419192"/>
      <w:bookmarkStart w:id="149" w:name="_Toc445825090"/>
      <w:r w:rsidRPr="00FC78D8">
        <w:rPr>
          <w:rFonts w:eastAsiaTheme="minorHAnsi"/>
        </w:rPr>
        <w:t>Integrated AIS-AtoN Units</w:t>
      </w:r>
      <w:bookmarkEnd w:id="145"/>
      <w:bookmarkEnd w:id="146"/>
      <w:bookmarkEnd w:id="147"/>
      <w:bookmarkEnd w:id="148"/>
      <w:bookmarkEnd w:id="149"/>
    </w:p>
    <w:p w14:paraId="47418858" w14:textId="77777777" w:rsidR="00FC78D8" w:rsidRPr="00FC78D8" w:rsidRDefault="00FC78D8" w:rsidP="00FC78D8">
      <w:pPr>
        <w:pStyle w:val="Heading2separationline"/>
      </w:pPr>
    </w:p>
    <w:p w14:paraId="3B4F639B" w14:textId="77777777" w:rsidR="00FC78D8" w:rsidRPr="00FC78D8" w:rsidRDefault="00FC78D8" w:rsidP="00FC78D8">
      <w:pPr>
        <w:pStyle w:val="Heading3"/>
        <w:rPr>
          <w:rFonts w:eastAsiaTheme="minorHAnsi"/>
        </w:rPr>
      </w:pPr>
      <w:bookmarkStart w:id="150" w:name="_Toc306265342"/>
      <w:bookmarkStart w:id="151" w:name="_Toc338166166"/>
      <w:bookmarkStart w:id="152" w:name="_Toc228419193"/>
      <w:bookmarkStart w:id="153" w:name="_Toc445825091"/>
      <w:r w:rsidRPr="00FC78D8">
        <w:rPr>
          <w:rFonts w:eastAsiaTheme="minorHAnsi"/>
        </w:rPr>
        <w:t>Integrated unit with other equipment</w:t>
      </w:r>
      <w:bookmarkEnd w:id="150"/>
      <w:bookmarkEnd w:id="151"/>
      <w:bookmarkEnd w:id="152"/>
      <w:bookmarkEnd w:id="153"/>
    </w:p>
    <w:p w14:paraId="6FAD08BF" w14:textId="77777777" w:rsidR="00FC78D8" w:rsidRPr="00FC78D8" w:rsidRDefault="00FC78D8" w:rsidP="00FC78D8">
      <w:pPr>
        <w:pStyle w:val="BodyText"/>
      </w:pPr>
      <w:r w:rsidRPr="00FC78D8">
        <w:t>AIS-AtoN can be supplied as an integrated unit with equipment such as lanterns, metrological or hydrological sensors.  Monitoring data can include solar voltage, battery voltage, status of operating lamp or flasher, number of available lamps remaining (lamp changer), sun switch status, and flash code.</w:t>
      </w:r>
    </w:p>
    <w:p w14:paraId="5C35869D" w14:textId="77777777" w:rsidR="00FC78D8" w:rsidRPr="00FC78D8" w:rsidRDefault="00FC78D8" w:rsidP="00FC78D8">
      <w:pPr>
        <w:pStyle w:val="Heading3"/>
        <w:rPr>
          <w:rFonts w:eastAsiaTheme="minorHAnsi"/>
        </w:rPr>
      </w:pPr>
      <w:bookmarkStart w:id="154" w:name="_Toc306265343"/>
      <w:bookmarkStart w:id="155" w:name="_Toc338166167"/>
      <w:bookmarkStart w:id="156" w:name="_Toc228419194"/>
      <w:bookmarkStart w:id="157" w:name="_Toc445825092"/>
      <w:r w:rsidRPr="00FC78D8">
        <w:rPr>
          <w:rFonts w:eastAsiaTheme="minorHAnsi"/>
        </w:rPr>
        <w:t>Integrated with Lantern and Power system</w:t>
      </w:r>
      <w:bookmarkEnd w:id="154"/>
      <w:bookmarkEnd w:id="155"/>
      <w:bookmarkEnd w:id="156"/>
      <w:bookmarkEnd w:id="157"/>
    </w:p>
    <w:p w14:paraId="0C7A1F5D" w14:textId="77777777" w:rsidR="00FC78D8" w:rsidRPr="00FC78D8" w:rsidRDefault="00FC78D8" w:rsidP="00FC78D8">
      <w:pPr>
        <w:pStyle w:val="BodyText"/>
      </w:pPr>
      <w:r w:rsidRPr="00FC78D8">
        <w:t>AIS-AtoN can be supplied complete with an integrated lantern, solar PV power supply with battery storage and all required controls and monitoring facilities.</w:t>
      </w:r>
      <w:bookmarkStart w:id="158" w:name="_Toc304269912"/>
      <w:bookmarkStart w:id="159" w:name="_Toc306265344"/>
    </w:p>
    <w:p w14:paraId="4411DC98" w14:textId="77777777" w:rsidR="00FC78D8" w:rsidRPr="00FC78D8" w:rsidRDefault="00FC78D8" w:rsidP="00FC78D8">
      <w:pPr>
        <w:pStyle w:val="Heading2"/>
        <w:rPr>
          <w:rFonts w:eastAsiaTheme="minorHAnsi"/>
        </w:rPr>
      </w:pPr>
      <w:bookmarkStart w:id="160" w:name="_Toc338166168"/>
      <w:bookmarkStart w:id="161" w:name="_Toc228419195"/>
      <w:bookmarkStart w:id="162" w:name="_Toc445825093"/>
      <w:r w:rsidRPr="00FC78D8">
        <w:rPr>
          <w:rFonts w:eastAsiaTheme="minorHAnsi"/>
        </w:rPr>
        <w:t>Licensing by local licensing authority</w:t>
      </w:r>
      <w:bookmarkEnd w:id="158"/>
      <w:bookmarkEnd w:id="159"/>
      <w:bookmarkEnd w:id="160"/>
      <w:bookmarkEnd w:id="161"/>
      <w:bookmarkEnd w:id="162"/>
    </w:p>
    <w:p w14:paraId="38185FC0" w14:textId="77777777" w:rsidR="00FC78D8" w:rsidRPr="00FC78D8" w:rsidRDefault="00FC78D8" w:rsidP="00FC78D8">
      <w:pPr>
        <w:pStyle w:val="Heading2separationline"/>
      </w:pPr>
    </w:p>
    <w:p w14:paraId="7C489AB1" w14:textId="77777777" w:rsidR="00FC78D8" w:rsidRPr="00FC78D8" w:rsidRDefault="00FC78D8" w:rsidP="00FC78D8">
      <w:pPr>
        <w:pStyle w:val="BodyText"/>
      </w:pPr>
      <w:r w:rsidRPr="00FC78D8">
        <w:t>The AIS-AtoN may be Real, Synthetic or Virtual (IALA Recommendation A-126), but in every case they must be properly registered with their Maritime Mobile Service Identity (MMSI) accordingly, which must be applied for through the National Authority.</w:t>
      </w:r>
    </w:p>
    <w:p w14:paraId="08637296" w14:textId="77777777" w:rsidR="00FC78D8" w:rsidRPr="00FC78D8" w:rsidRDefault="00FC78D8" w:rsidP="00FC78D8">
      <w:pPr>
        <w:pStyle w:val="BodyText"/>
      </w:pPr>
      <w:r w:rsidRPr="00FC78D8">
        <w:t>For a user to obtain the MMSI for the first time in their country an interaction with the corresponding agency to define them is usually required.  Each country will have its own licensing authority, with particular fees and renewal arrangements that need to be followed.</w:t>
      </w:r>
    </w:p>
    <w:p w14:paraId="6A2FA8C0" w14:textId="77777777" w:rsidR="00FC78D8" w:rsidRPr="00FC78D8" w:rsidRDefault="00FC78D8" w:rsidP="00FC78D8">
      <w:pPr>
        <w:pStyle w:val="BodyText"/>
      </w:pPr>
      <w:r w:rsidRPr="00FC78D8">
        <w:t>Reference: IALA Guideline 1084 - Authorisation of AIS-AtoN</w:t>
      </w:r>
    </w:p>
    <w:p w14:paraId="38D3CB21" w14:textId="77777777" w:rsidR="00FC78D8" w:rsidRPr="00FC78D8" w:rsidRDefault="00FC78D8">
      <w:pPr>
        <w:spacing w:after="200" w:line="276" w:lineRule="auto"/>
        <w:rPr>
          <w:rFonts w:asciiTheme="majorHAnsi" w:hAnsiTheme="majorHAnsi" w:cstheme="majorBidi"/>
          <w:b/>
          <w:bCs/>
          <w:caps/>
          <w:color w:val="407EC9"/>
          <w:sz w:val="24"/>
          <w:szCs w:val="24"/>
        </w:rPr>
      </w:pPr>
      <w:bookmarkStart w:id="163" w:name="_Toc304269908"/>
      <w:bookmarkStart w:id="164" w:name="_Toc306265336"/>
      <w:bookmarkStart w:id="165" w:name="_Toc338166157"/>
      <w:bookmarkStart w:id="166" w:name="_Toc228419196"/>
      <w:r w:rsidRPr="00FC78D8">
        <w:br w:type="page"/>
      </w:r>
    </w:p>
    <w:p w14:paraId="4169B9CC" w14:textId="0E8C5634" w:rsidR="00FC78D8" w:rsidRPr="00FC78D8" w:rsidRDefault="00FC78D8" w:rsidP="00FC78D8">
      <w:pPr>
        <w:pStyle w:val="Heading2"/>
        <w:rPr>
          <w:rFonts w:eastAsiaTheme="minorHAnsi"/>
        </w:rPr>
      </w:pPr>
      <w:bookmarkStart w:id="167" w:name="_Toc445825094"/>
      <w:r w:rsidRPr="00FC78D8">
        <w:rPr>
          <w:rFonts w:eastAsiaTheme="minorHAnsi"/>
        </w:rPr>
        <w:lastRenderedPageBreak/>
        <w:t>Additional services</w:t>
      </w:r>
      <w:bookmarkEnd w:id="163"/>
      <w:bookmarkEnd w:id="164"/>
      <w:bookmarkEnd w:id="165"/>
      <w:bookmarkEnd w:id="166"/>
      <w:bookmarkEnd w:id="167"/>
    </w:p>
    <w:p w14:paraId="405B6DB4" w14:textId="77777777" w:rsidR="00FC78D8" w:rsidRPr="00FC78D8" w:rsidRDefault="00FC78D8" w:rsidP="00FC78D8">
      <w:pPr>
        <w:pStyle w:val="Heading2separationline"/>
      </w:pPr>
    </w:p>
    <w:p w14:paraId="10099E1B" w14:textId="77777777" w:rsidR="00FC78D8" w:rsidRPr="00FC78D8" w:rsidRDefault="00FC78D8" w:rsidP="00FC78D8">
      <w:pPr>
        <w:pStyle w:val="Heading3"/>
        <w:rPr>
          <w:rFonts w:eastAsiaTheme="minorHAnsi"/>
        </w:rPr>
      </w:pPr>
      <w:bookmarkStart w:id="168" w:name="_Toc306265337"/>
      <w:bookmarkStart w:id="169" w:name="_Toc338166158"/>
      <w:bookmarkStart w:id="170" w:name="_Toc228419197"/>
      <w:bookmarkStart w:id="171" w:name="_Toc445825095"/>
      <w:r w:rsidRPr="00FC78D8">
        <w:rPr>
          <w:rFonts w:eastAsiaTheme="minorHAnsi"/>
        </w:rPr>
        <w:t>Message 8</w:t>
      </w:r>
      <w:bookmarkEnd w:id="168"/>
      <w:bookmarkEnd w:id="169"/>
      <w:bookmarkEnd w:id="170"/>
      <w:bookmarkEnd w:id="171"/>
    </w:p>
    <w:p w14:paraId="5C0320DD" w14:textId="77777777" w:rsidR="00FC78D8" w:rsidRPr="00FC78D8" w:rsidRDefault="00FC78D8" w:rsidP="00FC78D8">
      <w:pPr>
        <w:pStyle w:val="BodyText"/>
      </w:pPr>
      <w:r w:rsidRPr="00FC78D8">
        <w:t>AIS-AtoN can be used to deliver additional services such as meteorological data and wave data.  These can be incorporated into the e-Navigation services infrastructure.  Accurate meteorological / hydrological (met/hydro) equipment can be very expensive and will require an analysis of the benefits over the cost of installation.  Met/hydro data can be difficult to verify and confirmation of the accuracy of this service needs to be assessed with any consequent liability.  A typical navigation buoy may not be suitable for gathering wave data, due to the design not being made for wave following.  An assessment of the number of users who are able to receive and display message 8 with met/hydro data needs to considered otherwise this service will be of little value.</w:t>
      </w:r>
    </w:p>
    <w:p w14:paraId="7F109AD1" w14:textId="58C1EF2A" w:rsidR="00FC78D8" w:rsidRPr="00FC78D8" w:rsidRDefault="00FC78D8" w:rsidP="00FC78D8">
      <w:pPr>
        <w:pStyle w:val="BodyText"/>
      </w:pPr>
      <w:r w:rsidRPr="00FC78D8">
        <w:t xml:space="preserve">One problem with this AIS capability is that AIS-AtoN units do not always interface easily with met/hydro transducers. </w:t>
      </w:r>
      <w:r>
        <w:t xml:space="preserve"> </w:t>
      </w:r>
      <w:r w:rsidRPr="00FC78D8">
        <w:t>Met/hydro transducers with NMEA interface will ease integration with AIS-AtoN.</w:t>
      </w:r>
    </w:p>
    <w:p w14:paraId="3B1050A4" w14:textId="02765525" w:rsidR="00FC78D8" w:rsidRPr="00FC78D8" w:rsidRDefault="00FC78D8" w:rsidP="00FC78D8">
      <w:pPr>
        <w:pStyle w:val="BodyText"/>
      </w:pPr>
      <w:r w:rsidRPr="00FC78D8">
        <w:t>Different suppliers present alternatives to capture the met/hydro information.</w:t>
      </w:r>
    </w:p>
    <w:p w14:paraId="7BF28236" w14:textId="77777777" w:rsidR="00FC78D8" w:rsidRPr="00FC78D8" w:rsidRDefault="00FC78D8" w:rsidP="00FC78D8">
      <w:pPr>
        <w:pStyle w:val="Bullet1"/>
      </w:pPr>
      <w:bookmarkStart w:id="172" w:name="_Toc338166159"/>
      <w:bookmarkStart w:id="173" w:name="_Toc338166281"/>
      <w:r w:rsidRPr="00FC78D8">
        <w:t>the AIS-AtoN may receive signals only from compatible sensors;</w:t>
      </w:r>
    </w:p>
    <w:p w14:paraId="217A3B45" w14:textId="77777777" w:rsidR="00FC78D8" w:rsidRPr="00FC78D8" w:rsidRDefault="00FC78D8" w:rsidP="00FC78D8">
      <w:pPr>
        <w:pStyle w:val="Bullet1text"/>
      </w:pPr>
      <w:r w:rsidRPr="00FC78D8">
        <w:t>This is very inconvenient for already installed met/hydro networks due to the difficulty of changing sensors.</w:t>
      </w:r>
      <w:bookmarkEnd w:id="172"/>
      <w:bookmarkEnd w:id="173"/>
    </w:p>
    <w:p w14:paraId="69407E09" w14:textId="77777777" w:rsidR="00FC78D8" w:rsidRPr="00FC78D8" w:rsidRDefault="00FC78D8" w:rsidP="00FC78D8">
      <w:pPr>
        <w:pStyle w:val="Bullet1"/>
      </w:pPr>
      <w:bookmarkStart w:id="174" w:name="_Toc338166160"/>
      <w:bookmarkStart w:id="175" w:name="_Toc338166282"/>
      <w:r w:rsidRPr="00FC78D8">
        <w:t>the AIS-AtoN may require additional software or a software upgrade</w:t>
      </w:r>
      <w:bookmarkEnd w:id="174"/>
      <w:bookmarkEnd w:id="175"/>
      <w:r w:rsidRPr="00FC78D8">
        <w:t>;</w:t>
      </w:r>
    </w:p>
    <w:p w14:paraId="6A301368" w14:textId="77777777" w:rsidR="00FC78D8" w:rsidRPr="00FC78D8" w:rsidRDefault="00FC78D8" w:rsidP="00FC78D8">
      <w:pPr>
        <w:pStyle w:val="Bullet1"/>
      </w:pPr>
      <w:bookmarkStart w:id="176" w:name="_Toc338166161"/>
      <w:bookmarkStart w:id="177" w:name="_Toc338166283"/>
      <w:r w:rsidRPr="00FC78D8">
        <w:t>the AIS unit may require an interface to be designed and built.</w:t>
      </w:r>
      <w:bookmarkEnd w:id="176"/>
      <w:bookmarkEnd w:id="177"/>
    </w:p>
    <w:p w14:paraId="51656B73" w14:textId="77777777" w:rsidR="00FC78D8" w:rsidRPr="00FC78D8" w:rsidRDefault="00FC78D8" w:rsidP="00FC78D8">
      <w:pPr>
        <w:pStyle w:val="BodyText"/>
      </w:pPr>
      <w:r w:rsidRPr="00FC78D8">
        <w:t>As a general conclusion, it can be said that it is not straightforward to transmit message 8 and that it should not be taken for granted that this will always be possible.</w:t>
      </w:r>
    </w:p>
    <w:p w14:paraId="3AD7FF7B" w14:textId="77777777" w:rsidR="00FC78D8" w:rsidRPr="00FC78D8" w:rsidRDefault="00FC78D8" w:rsidP="00FC78D8">
      <w:pPr>
        <w:pStyle w:val="Heading3"/>
        <w:rPr>
          <w:rFonts w:eastAsiaTheme="minorHAnsi"/>
        </w:rPr>
      </w:pPr>
      <w:bookmarkStart w:id="178" w:name="_Toc306265338"/>
      <w:bookmarkStart w:id="179" w:name="_Toc338166162"/>
      <w:bookmarkStart w:id="180" w:name="_Toc228419198"/>
      <w:bookmarkStart w:id="181" w:name="_Toc445825096"/>
      <w:r w:rsidRPr="00FC78D8">
        <w:rPr>
          <w:rFonts w:eastAsiaTheme="minorHAnsi"/>
        </w:rPr>
        <w:t xml:space="preserve">Message </w:t>
      </w:r>
      <w:bookmarkEnd w:id="178"/>
      <w:r w:rsidRPr="00FC78D8">
        <w:rPr>
          <w:rFonts w:eastAsiaTheme="minorHAnsi"/>
        </w:rPr>
        <w:t xml:space="preserve">21 – AtoN Status </w:t>
      </w:r>
      <w:bookmarkStart w:id="182" w:name="_Toc304269910"/>
      <w:r w:rsidRPr="00FC78D8">
        <w:rPr>
          <w:rFonts w:eastAsiaTheme="minorHAnsi"/>
        </w:rPr>
        <w:t>- Monitoring capability (battery status, light status, RACON status, etc.).</w:t>
      </w:r>
      <w:bookmarkEnd w:id="179"/>
      <w:bookmarkEnd w:id="180"/>
      <w:bookmarkEnd w:id="181"/>
      <w:bookmarkEnd w:id="182"/>
    </w:p>
    <w:p w14:paraId="0B70F052" w14:textId="77777777" w:rsidR="00FC78D8" w:rsidRPr="00FC78D8" w:rsidRDefault="00FC78D8" w:rsidP="00FC78D8">
      <w:pPr>
        <w:pStyle w:val="BodyText"/>
      </w:pPr>
      <w:r w:rsidRPr="00FC78D8">
        <w:t>The status bits in Message 21 can also be configured to monitor the status of various conditions of the AtoN.</w:t>
      </w:r>
    </w:p>
    <w:p w14:paraId="06C03D14" w14:textId="66D2B183" w:rsidR="00FC78D8" w:rsidRPr="00FC78D8" w:rsidRDefault="00FC78D8" w:rsidP="00FC78D8">
      <w:pPr>
        <w:pStyle w:val="BodyText"/>
      </w:pPr>
      <w:r w:rsidRPr="00FC78D8">
        <w:t xml:space="preserve">The setting standards are detailed in Recommendation A-126 and are to be established in the management software / </w:t>
      </w:r>
      <w:r>
        <w:t>AIS display.</w:t>
      </w:r>
    </w:p>
    <w:p w14:paraId="17F3E017" w14:textId="77777777" w:rsidR="00FC78D8" w:rsidRPr="00FC78D8" w:rsidRDefault="00FC78D8" w:rsidP="00FC78D8">
      <w:pPr>
        <w:pStyle w:val="BodyText"/>
      </w:pPr>
      <w:r w:rsidRPr="00FC78D8">
        <w:t>In order to display the condition of items being monitored by the AIS system (e.g. Battery status, Light on/off, Racon on/off) suitable software is required.  This software may be offered by either the AIS manufacturer or as a standard AIS tracking package via the internet or bespoke software from a third party.</w:t>
      </w:r>
    </w:p>
    <w:p w14:paraId="01E89233" w14:textId="77777777" w:rsidR="00FC78D8" w:rsidRPr="00FC78D8" w:rsidRDefault="00FC78D8" w:rsidP="00FC78D8">
      <w:pPr>
        <w:pStyle w:val="Heading3"/>
        <w:rPr>
          <w:rFonts w:eastAsiaTheme="minorHAnsi"/>
        </w:rPr>
      </w:pPr>
      <w:bookmarkStart w:id="183" w:name="_Toc338166163"/>
      <w:bookmarkStart w:id="184" w:name="_Toc228419199"/>
      <w:bookmarkStart w:id="185" w:name="_Toc445825097"/>
      <w:r w:rsidRPr="00FC78D8">
        <w:rPr>
          <w:rFonts w:eastAsiaTheme="minorHAnsi"/>
        </w:rPr>
        <w:t>Interfacing with existing telemetry systems</w:t>
      </w:r>
      <w:bookmarkEnd w:id="183"/>
      <w:bookmarkEnd w:id="184"/>
      <w:bookmarkEnd w:id="185"/>
    </w:p>
    <w:p w14:paraId="523D58B6" w14:textId="77777777" w:rsidR="00FC78D8" w:rsidRPr="00FC78D8" w:rsidRDefault="00FC78D8" w:rsidP="00FC78D8">
      <w:pPr>
        <w:pStyle w:val="BodyText"/>
      </w:pPr>
      <w:r w:rsidRPr="00FC78D8">
        <w:t>The AIS-AtoN unit may have the capability to interface with a separate telemetry system.</w:t>
      </w:r>
    </w:p>
    <w:p w14:paraId="16812214" w14:textId="77777777" w:rsidR="00FC78D8" w:rsidRPr="00FC78D8" w:rsidRDefault="00FC78D8" w:rsidP="00FC78D8">
      <w:pPr>
        <w:pStyle w:val="Heading3"/>
        <w:rPr>
          <w:rFonts w:eastAsiaTheme="minorHAnsi"/>
        </w:rPr>
      </w:pPr>
      <w:bookmarkStart w:id="186" w:name="_Toc306265340"/>
      <w:bookmarkStart w:id="187" w:name="_Toc338166164"/>
      <w:bookmarkStart w:id="188" w:name="_Toc228419200"/>
      <w:bookmarkStart w:id="189" w:name="_Toc445825098"/>
      <w:r w:rsidRPr="00FC78D8">
        <w:rPr>
          <w:rFonts w:eastAsiaTheme="minorHAnsi"/>
        </w:rPr>
        <w:t>Satellite monitoring of AIS</w:t>
      </w:r>
      <w:bookmarkEnd w:id="186"/>
      <w:bookmarkEnd w:id="187"/>
      <w:bookmarkEnd w:id="188"/>
      <w:bookmarkEnd w:id="189"/>
    </w:p>
    <w:p w14:paraId="73050938" w14:textId="77777777" w:rsidR="00FC78D8" w:rsidRPr="00FC78D8" w:rsidRDefault="00FC78D8" w:rsidP="00FC78D8">
      <w:pPr>
        <w:pStyle w:val="BodyText"/>
      </w:pPr>
      <w:r w:rsidRPr="00FC78D8">
        <w:t>It is possible to track AIS and AIS-AtoN in some areas by satellites but this is not fully developed yet.</w:t>
      </w:r>
    </w:p>
    <w:p w14:paraId="233F8CC7" w14:textId="1BED38A7" w:rsidR="00FC78D8" w:rsidRDefault="003F4581" w:rsidP="00FC78D8">
      <w:pPr>
        <w:pStyle w:val="Heading1"/>
        <w:rPr>
          <w:rFonts w:eastAsiaTheme="minorHAnsi"/>
        </w:rPr>
      </w:pPr>
      <w:bookmarkStart w:id="190" w:name="_Toc304269913"/>
      <w:bookmarkStart w:id="191" w:name="_Toc306265345"/>
      <w:bookmarkStart w:id="192" w:name="_Toc338166169"/>
      <w:bookmarkStart w:id="193" w:name="_Toc228419201"/>
      <w:bookmarkStart w:id="194" w:name="_Toc445825099"/>
      <w:r w:rsidRPr="00FC78D8">
        <w:rPr>
          <w:rFonts w:eastAsiaTheme="minorHAnsi"/>
          <w:caps w:val="0"/>
        </w:rPr>
        <w:t>PHYSICAL APPLICATION</w:t>
      </w:r>
      <w:bookmarkEnd w:id="190"/>
      <w:bookmarkEnd w:id="191"/>
      <w:bookmarkEnd w:id="192"/>
      <w:bookmarkEnd w:id="193"/>
      <w:bookmarkEnd w:id="194"/>
    </w:p>
    <w:p w14:paraId="29620224" w14:textId="77777777" w:rsidR="00FC78D8" w:rsidRPr="00FC78D8" w:rsidRDefault="00FC78D8" w:rsidP="00FC78D8">
      <w:pPr>
        <w:pStyle w:val="Heading1separatationline"/>
      </w:pPr>
    </w:p>
    <w:p w14:paraId="58086344" w14:textId="77777777" w:rsidR="00FC78D8" w:rsidRDefault="00FC78D8" w:rsidP="00FC78D8">
      <w:pPr>
        <w:pStyle w:val="Heading2"/>
        <w:rPr>
          <w:rFonts w:eastAsiaTheme="minorHAnsi"/>
        </w:rPr>
      </w:pPr>
      <w:bookmarkStart w:id="195" w:name="_Toc304269917"/>
      <w:bookmarkStart w:id="196" w:name="_Toc306265353"/>
      <w:bookmarkStart w:id="197" w:name="_Toc338166179"/>
      <w:bookmarkStart w:id="198" w:name="_Toc228419202"/>
      <w:bookmarkStart w:id="199" w:name="_Toc445825100"/>
      <w:r w:rsidRPr="00FC78D8">
        <w:rPr>
          <w:rFonts w:eastAsiaTheme="minorHAnsi"/>
        </w:rPr>
        <w:t>Location of VHF antenna and GNSS antenna receivers.</w:t>
      </w:r>
      <w:bookmarkEnd w:id="195"/>
      <w:bookmarkEnd w:id="196"/>
      <w:bookmarkEnd w:id="197"/>
      <w:bookmarkEnd w:id="198"/>
      <w:bookmarkEnd w:id="199"/>
    </w:p>
    <w:p w14:paraId="2084BA9F" w14:textId="77777777" w:rsidR="00FC78D8" w:rsidRPr="00FC78D8" w:rsidRDefault="00FC78D8" w:rsidP="00FC78D8">
      <w:pPr>
        <w:pStyle w:val="Heading2separationline"/>
      </w:pPr>
    </w:p>
    <w:p w14:paraId="54D511A7" w14:textId="77777777" w:rsidR="00FC78D8" w:rsidRPr="00FC78D8" w:rsidRDefault="00FC78D8" w:rsidP="00FC78D8">
      <w:pPr>
        <w:pStyle w:val="Heading3"/>
        <w:rPr>
          <w:rFonts w:eastAsiaTheme="minorHAnsi"/>
        </w:rPr>
      </w:pPr>
      <w:bookmarkStart w:id="200" w:name="_Toc304269918"/>
      <w:bookmarkStart w:id="201" w:name="_Toc306265354"/>
      <w:bookmarkStart w:id="202" w:name="_Toc338166180"/>
      <w:bookmarkStart w:id="203" w:name="_Toc228419203"/>
      <w:bookmarkStart w:id="204" w:name="_Toc445825101"/>
      <w:r w:rsidRPr="00FC78D8">
        <w:rPr>
          <w:rFonts w:eastAsiaTheme="minorHAnsi"/>
        </w:rPr>
        <w:t>VHF antenna</w:t>
      </w:r>
      <w:bookmarkEnd w:id="200"/>
      <w:bookmarkEnd w:id="201"/>
      <w:bookmarkEnd w:id="202"/>
      <w:bookmarkEnd w:id="203"/>
      <w:bookmarkEnd w:id="204"/>
      <w:r w:rsidRPr="00FC78D8">
        <w:rPr>
          <w:rFonts w:eastAsiaTheme="minorHAnsi"/>
        </w:rPr>
        <w:t xml:space="preserve"> </w:t>
      </w:r>
    </w:p>
    <w:p w14:paraId="0D13075E" w14:textId="77777777" w:rsidR="00FC78D8" w:rsidRPr="00FC78D8" w:rsidRDefault="00FC78D8" w:rsidP="00FC78D8">
      <w:pPr>
        <w:pStyle w:val="BodyText"/>
      </w:pPr>
      <w:r w:rsidRPr="00FC78D8">
        <w:t>In the case of floating signals, installing VHF and GNSS antenna at the uppermost section of a superstructure is a disadvantage from the structural point of view, as it is vulnerable to damage if the buoy is struck by a passing ship or when the buoy is being recovered for maintenance.</w:t>
      </w:r>
    </w:p>
    <w:p w14:paraId="2E0E5081" w14:textId="1EF83484" w:rsidR="00FC78D8" w:rsidRPr="00FC78D8" w:rsidRDefault="00FC78D8" w:rsidP="00FC78D8">
      <w:pPr>
        <w:pStyle w:val="BodyText"/>
        <w:jc w:val="center"/>
      </w:pPr>
      <w:r w:rsidRPr="00FC78D8">
        <w:rPr>
          <w:noProof/>
          <w:lang w:val="en-US"/>
        </w:rPr>
        <w:lastRenderedPageBreak/>
        <w:drawing>
          <wp:inline distT="0" distB="0" distL="0" distR="0" wp14:anchorId="225AB8EE" wp14:editId="0D7555DC">
            <wp:extent cx="1939290" cy="2120924"/>
            <wp:effectExtent l="19050" t="0" r="3810" b="0"/>
            <wp:docPr id="26" name="Picture 11" descr="E:\gps bro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gps broken.JPG"/>
                    <pic:cNvPicPr>
                      <a:picLocks noChangeAspect="1" noChangeArrowheads="1"/>
                    </pic:cNvPicPr>
                  </pic:nvPicPr>
                  <pic:blipFill>
                    <a:blip r:embed="rId28"/>
                    <a:srcRect/>
                    <a:stretch>
                      <a:fillRect/>
                    </a:stretch>
                  </pic:blipFill>
                  <pic:spPr bwMode="auto">
                    <a:xfrm>
                      <a:off x="0" y="0"/>
                      <a:ext cx="1941450" cy="2123287"/>
                    </a:xfrm>
                    <a:prstGeom prst="rect">
                      <a:avLst/>
                    </a:prstGeom>
                    <a:noFill/>
                    <a:ln w="9525">
                      <a:noFill/>
                      <a:miter lim="800000"/>
                      <a:headEnd/>
                      <a:tailEnd/>
                    </a:ln>
                  </pic:spPr>
                </pic:pic>
              </a:graphicData>
            </a:graphic>
          </wp:inline>
        </w:drawing>
      </w:r>
    </w:p>
    <w:p w14:paraId="763336E8" w14:textId="77777777" w:rsidR="00FC78D8" w:rsidRPr="00FC78D8" w:rsidRDefault="00FC78D8" w:rsidP="00FC78D8">
      <w:pPr>
        <w:pStyle w:val="Figurecaption"/>
        <w:jc w:val="center"/>
      </w:pPr>
      <w:bookmarkStart w:id="205" w:name="_Toc212279875"/>
      <w:bookmarkStart w:id="206" w:name="_Toc445824857"/>
      <w:r w:rsidRPr="00FC78D8">
        <w:t>Antenna damage due to collision</w:t>
      </w:r>
      <w:bookmarkEnd w:id="205"/>
      <w:bookmarkEnd w:id="206"/>
    </w:p>
    <w:p w14:paraId="25CE5E84" w14:textId="77777777" w:rsidR="00FC78D8" w:rsidRPr="00FC78D8" w:rsidRDefault="00FC78D8" w:rsidP="00FC78D8">
      <w:pPr>
        <w:pStyle w:val="Heading3"/>
        <w:rPr>
          <w:rFonts w:eastAsiaTheme="minorHAnsi"/>
        </w:rPr>
      </w:pPr>
      <w:bookmarkStart w:id="207" w:name="_Toc304269920"/>
      <w:bookmarkStart w:id="208" w:name="_Toc306265355"/>
      <w:bookmarkStart w:id="209" w:name="_Toc338166181"/>
      <w:bookmarkStart w:id="210" w:name="_Toc228419204"/>
      <w:bookmarkStart w:id="211" w:name="_Toc445825102"/>
      <w:r w:rsidRPr="00FC78D8">
        <w:rPr>
          <w:rFonts w:eastAsiaTheme="minorHAnsi"/>
        </w:rPr>
        <w:t>GNSS Antenna</w:t>
      </w:r>
      <w:bookmarkEnd w:id="207"/>
      <w:bookmarkEnd w:id="208"/>
      <w:bookmarkEnd w:id="209"/>
      <w:bookmarkEnd w:id="210"/>
      <w:bookmarkEnd w:id="211"/>
    </w:p>
    <w:p w14:paraId="790CA7B8" w14:textId="77777777" w:rsidR="00FC78D8" w:rsidRPr="00FC78D8" w:rsidRDefault="00FC78D8" w:rsidP="00FC78D8">
      <w:pPr>
        <w:pStyle w:val="BodyText"/>
      </w:pPr>
      <w:r w:rsidRPr="00FC78D8">
        <w:t>When planning the installation of a GNSS antenna on a buoy, it is a priority that it be clear of any vertical obstruction at all times, considering also the angles of vertical divergence.</w:t>
      </w:r>
    </w:p>
    <w:p w14:paraId="758B3FC4" w14:textId="77777777" w:rsidR="00FC78D8" w:rsidRPr="00FC78D8" w:rsidRDefault="00FC78D8" w:rsidP="00FC78D8">
      <w:pPr>
        <w:pStyle w:val="BodyText"/>
      </w:pPr>
      <w:r w:rsidRPr="00FC78D8">
        <w:t>It is important to assess the position of satellites for the geographic location.  This information is critical to locate the minimum number of satellites in the shortest time possible to assure effective transmission in slot allocation.</w:t>
      </w:r>
    </w:p>
    <w:p w14:paraId="7A1A4134" w14:textId="77777777" w:rsidR="00FC78D8" w:rsidRPr="00FC78D8" w:rsidRDefault="00FC78D8" w:rsidP="00FC78D8">
      <w:pPr>
        <w:pStyle w:val="BodyText"/>
      </w:pPr>
      <w:r w:rsidRPr="00FC78D8">
        <w:t>The location of the GNSS antenna is of vital importance; poor reception (late acquisition) in FATDMA mode will result in frequent failure of transmission; poor reception (late acquisition) in RATDMA mode will result in increased power consumption and some loss of transmission.</w:t>
      </w:r>
    </w:p>
    <w:p w14:paraId="5C446399" w14:textId="77777777" w:rsidR="00FC78D8" w:rsidRPr="00FC78D8" w:rsidRDefault="00FC78D8" w:rsidP="00135364">
      <w:pPr>
        <w:pStyle w:val="Heading3"/>
        <w:rPr>
          <w:rFonts w:eastAsiaTheme="minorHAnsi"/>
        </w:rPr>
      </w:pPr>
      <w:bookmarkStart w:id="212" w:name="_Toc338166182"/>
      <w:bookmarkStart w:id="213" w:name="_Toc228419205"/>
      <w:bookmarkStart w:id="214" w:name="_Toc445825103"/>
      <w:r w:rsidRPr="00FC78D8">
        <w:rPr>
          <w:rFonts w:eastAsiaTheme="minorHAnsi"/>
        </w:rPr>
        <w:t>Choice of location for antenna</w:t>
      </w:r>
      <w:bookmarkEnd w:id="212"/>
      <w:r w:rsidRPr="00FC78D8">
        <w:rPr>
          <w:rFonts w:eastAsiaTheme="minorHAnsi"/>
        </w:rPr>
        <w:t>e</w:t>
      </w:r>
      <w:bookmarkEnd w:id="213"/>
      <w:bookmarkEnd w:id="214"/>
    </w:p>
    <w:p w14:paraId="46ADBA3A" w14:textId="77777777" w:rsidR="00FC78D8" w:rsidRPr="00FC78D8" w:rsidRDefault="00FC78D8" w:rsidP="00FC78D8">
      <w:pPr>
        <w:pStyle w:val="BodyText"/>
      </w:pPr>
      <w:r w:rsidRPr="00FC78D8">
        <w:t>The location of the antennae needs to be carefully considered to optimize radio performance and its vulnerability to damages from collisions or during maintenance activities.  The proper choice of antennae (integrated or separate) and the mounting devices selected are all connected to provide optimal long-term performance.</w:t>
      </w:r>
    </w:p>
    <w:p w14:paraId="11CE0E27" w14:textId="77777777" w:rsidR="00FC78D8" w:rsidRPr="00FC78D8" w:rsidRDefault="00FC78D8" w:rsidP="00FC78D8">
      <w:pPr>
        <w:pStyle w:val="BodyText"/>
      </w:pPr>
      <w:r w:rsidRPr="00FC78D8">
        <w:t>The environmental conditions also affect the choice of equipment and the location of antennas.</w:t>
      </w:r>
    </w:p>
    <w:p w14:paraId="2901A1CC" w14:textId="77777777" w:rsidR="00FC78D8" w:rsidRPr="00FC78D8" w:rsidRDefault="00FC78D8" w:rsidP="00135364">
      <w:pPr>
        <w:pStyle w:val="Heading2"/>
        <w:rPr>
          <w:rFonts w:eastAsiaTheme="minorHAnsi"/>
        </w:rPr>
      </w:pPr>
      <w:bookmarkStart w:id="215" w:name="_Toc304269914"/>
      <w:bookmarkStart w:id="216" w:name="_Toc306265346"/>
      <w:bookmarkStart w:id="217" w:name="_Toc338166170"/>
      <w:bookmarkStart w:id="218" w:name="_Toc228419206"/>
      <w:bookmarkStart w:id="219" w:name="_Toc445825104"/>
      <w:r w:rsidRPr="00FC78D8">
        <w:rPr>
          <w:rFonts w:eastAsiaTheme="minorHAnsi"/>
        </w:rPr>
        <w:t>IP rating</w:t>
      </w:r>
      <w:bookmarkEnd w:id="215"/>
      <w:bookmarkEnd w:id="216"/>
      <w:bookmarkEnd w:id="217"/>
      <w:bookmarkEnd w:id="218"/>
      <w:bookmarkEnd w:id="219"/>
    </w:p>
    <w:p w14:paraId="3EA8C85B" w14:textId="75B0F9B3" w:rsidR="00FC78D8" w:rsidRPr="00FC78D8" w:rsidRDefault="00FC78D8" w:rsidP="00FC78D8">
      <w:pPr>
        <w:pStyle w:val="BodyText"/>
      </w:pPr>
      <w:r w:rsidRPr="00FC78D8">
        <w:t>Electronic equipment installed on a Navigation Buoy will be subject to</w:t>
      </w:r>
      <w:r w:rsidR="00E71FB5">
        <w:t xml:space="preserve"> severe environmental exposure.</w:t>
      </w:r>
    </w:p>
    <w:p w14:paraId="6C1B1C34" w14:textId="35D371C5" w:rsidR="00FC78D8" w:rsidRPr="00FC78D8" w:rsidRDefault="00FC78D8" w:rsidP="00FC78D8">
      <w:pPr>
        <w:pStyle w:val="BodyText"/>
      </w:pPr>
      <w:r w:rsidRPr="00FC78D8">
        <w:t>In order to safeguard the integrity of the equipment, increase its lifespan and ensure its reliability, the installation must prevent the condensation cycle from starting.  In order to achieve this, an IP (Ingress Protection) level of not les</w:t>
      </w:r>
      <w:r w:rsidR="00E71FB5">
        <w:t>s than IP56 should be specified.</w:t>
      </w:r>
    </w:p>
    <w:p w14:paraId="6715EC3A" w14:textId="77777777" w:rsidR="00FC78D8" w:rsidRPr="00FC78D8" w:rsidRDefault="00FC78D8" w:rsidP="00135364">
      <w:pPr>
        <w:pStyle w:val="Heading3"/>
        <w:rPr>
          <w:rFonts w:eastAsiaTheme="minorHAnsi"/>
        </w:rPr>
      </w:pPr>
      <w:bookmarkStart w:id="220" w:name="_Toc304269915"/>
      <w:bookmarkStart w:id="221" w:name="_Toc306265347"/>
      <w:bookmarkStart w:id="222" w:name="_Toc338166171"/>
      <w:bookmarkStart w:id="223" w:name="_Toc228419207"/>
      <w:bookmarkStart w:id="224" w:name="_Toc445825105"/>
      <w:r w:rsidRPr="00FC78D8">
        <w:rPr>
          <w:rFonts w:eastAsiaTheme="minorHAnsi"/>
        </w:rPr>
        <w:t>Issues</w:t>
      </w:r>
      <w:bookmarkEnd w:id="220"/>
      <w:bookmarkEnd w:id="221"/>
      <w:bookmarkEnd w:id="222"/>
      <w:bookmarkEnd w:id="223"/>
      <w:bookmarkEnd w:id="224"/>
    </w:p>
    <w:p w14:paraId="4F14584B" w14:textId="77777777" w:rsidR="00FC78D8" w:rsidRPr="00FC78D8" w:rsidRDefault="00FC78D8" w:rsidP="00FC78D8">
      <w:pPr>
        <w:pStyle w:val="BodyText"/>
      </w:pPr>
      <w:r w:rsidRPr="00FC78D8">
        <w:t>AIS-AtoN equipment installation is exposed to sudden changes in temperature during the night, which allows water vapour present within the enclosure to condense and produce water drops that rapidly inhibit the protection given by the desiccating agent installed.</w:t>
      </w:r>
    </w:p>
    <w:p w14:paraId="5A8C0C50" w14:textId="77777777" w:rsidR="00FC78D8" w:rsidRPr="00FC78D8" w:rsidRDefault="00FC78D8" w:rsidP="00FC78D8">
      <w:pPr>
        <w:pStyle w:val="BodyText"/>
      </w:pPr>
      <w:r w:rsidRPr="00FC78D8">
        <w:t>As the air gets cooler and releases water drops, the volume of air is reduced giving way to a vacuum inside the enclosure. If the air tightness of the enclosure does not keep humid air from seeping in, the day-night temperature oscillation creates a constant condensation of the water vapour that gets drawn in during the night by the vacuum effect inside the container.</w:t>
      </w:r>
    </w:p>
    <w:p w14:paraId="49C13573" w14:textId="77777777" w:rsidR="00FC78D8" w:rsidRPr="00FC78D8" w:rsidRDefault="00FC78D8" w:rsidP="00FC78D8">
      <w:pPr>
        <w:pStyle w:val="BodyText"/>
      </w:pPr>
      <w:r w:rsidRPr="00FC78D8">
        <w:t>This condensation takes place when the temperature gradient cools a mass of air up to the saturation point, which means that at this temperature a mass of air cannot hold water molecules in gaseous state, therefore releasing them as water drops.</w:t>
      </w:r>
    </w:p>
    <w:p w14:paraId="142C5532" w14:textId="77777777" w:rsidR="00FC78D8" w:rsidRPr="00FC78D8" w:rsidRDefault="00FC78D8" w:rsidP="00FC78D8">
      <w:pPr>
        <w:pStyle w:val="BodyText"/>
      </w:pPr>
      <w:r w:rsidRPr="00FC78D8">
        <w:t xml:space="preserve">Saturation can only happen </w:t>
      </w:r>
      <w:proofErr w:type="gramStart"/>
      <w:r w:rsidRPr="00FC78D8">
        <w:t>given</w:t>
      </w:r>
      <w:proofErr w:type="gramEnd"/>
      <w:r w:rsidRPr="00FC78D8">
        <w:t xml:space="preserve"> the following three factors:</w:t>
      </w:r>
    </w:p>
    <w:p w14:paraId="03CD1F88" w14:textId="77777777" w:rsidR="00FC78D8" w:rsidRPr="00FC78D8" w:rsidRDefault="00FC78D8" w:rsidP="00135364">
      <w:pPr>
        <w:pStyle w:val="Bullet1"/>
      </w:pPr>
      <w:bookmarkStart w:id="225" w:name="_Toc338166172"/>
      <w:bookmarkStart w:id="226" w:name="_Toc338166294"/>
      <w:r w:rsidRPr="00FC78D8">
        <w:lastRenderedPageBreak/>
        <w:t>temperature gradient (Temperature difference between the air inside and outside the IP box);</w:t>
      </w:r>
      <w:bookmarkEnd w:id="225"/>
      <w:bookmarkEnd w:id="226"/>
    </w:p>
    <w:p w14:paraId="6F3F5901" w14:textId="77777777" w:rsidR="00FC78D8" w:rsidRPr="00FC78D8" w:rsidRDefault="00FC78D8" w:rsidP="00135364">
      <w:pPr>
        <w:pStyle w:val="Bullet1"/>
      </w:pPr>
      <w:bookmarkStart w:id="227" w:name="_Toc338166173"/>
      <w:bookmarkStart w:id="228" w:name="_Toc338166295"/>
      <w:r w:rsidRPr="00FC78D8">
        <w:t>water vapour (The higher the temperature of the air mass, the more water vapour it will carry);</w:t>
      </w:r>
      <w:bookmarkEnd w:id="227"/>
      <w:bookmarkEnd w:id="228"/>
    </w:p>
    <w:p w14:paraId="6C4668D5" w14:textId="77777777" w:rsidR="00FC78D8" w:rsidRPr="00FC78D8" w:rsidRDefault="00FC78D8" w:rsidP="00135364">
      <w:pPr>
        <w:pStyle w:val="Bullet1"/>
      </w:pPr>
      <w:bookmarkStart w:id="229" w:name="_Toc338166174"/>
      <w:bookmarkStart w:id="230" w:name="_Toc338166296"/>
      <w:r w:rsidRPr="00FC78D8">
        <w:t>air flow.</w:t>
      </w:r>
      <w:bookmarkEnd w:id="229"/>
      <w:bookmarkEnd w:id="230"/>
    </w:p>
    <w:p w14:paraId="64309BC1" w14:textId="77777777" w:rsidR="00FC78D8" w:rsidRPr="00FC78D8" w:rsidRDefault="00FC78D8" w:rsidP="00FC78D8">
      <w:pPr>
        <w:pStyle w:val="BodyText"/>
      </w:pPr>
      <w:r w:rsidRPr="00FC78D8">
        <w:t>The removal of one of these three factors stops continuous condensation.</w:t>
      </w:r>
    </w:p>
    <w:p w14:paraId="37D41601" w14:textId="77777777" w:rsidR="00FC78D8" w:rsidRPr="00FC78D8" w:rsidRDefault="00FC78D8" w:rsidP="00FC78D8">
      <w:pPr>
        <w:pStyle w:val="BodyText"/>
      </w:pPr>
      <w:r w:rsidRPr="00FC78D8">
        <w:t>To this effect, it is fundamental that water-tightness be preserved, but above all, there should exist a state of balance between exterior and interior pressures eliminating air flow and breaking the cycle that generates condensation.</w:t>
      </w:r>
    </w:p>
    <w:p w14:paraId="5E5CE480" w14:textId="77777777" w:rsidR="00FC78D8" w:rsidRPr="00FC78D8" w:rsidRDefault="00FC78D8" w:rsidP="00135364">
      <w:pPr>
        <w:pStyle w:val="Heading3"/>
        <w:rPr>
          <w:rFonts w:eastAsiaTheme="minorHAnsi"/>
        </w:rPr>
      </w:pPr>
      <w:bookmarkStart w:id="231" w:name="_Toc306265348"/>
      <w:bookmarkStart w:id="232" w:name="_Toc338166175"/>
      <w:bookmarkStart w:id="233" w:name="_Toc228419208"/>
      <w:bookmarkStart w:id="234" w:name="_Toc445825106"/>
      <w:r w:rsidRPr="00FC78D8">
        <w:rPr>
          <w:rFonts w:eastAsiaTheme="minorHAnsi"/>
        </w:rPr>
        <w:t xml:space="preserve">IP enclosure </w:t>
      </w:r>
      <w:bookmarkEnd w:id="231"/>
      <w:r w:rsidRPr="00FC78D8">
        <w:rPr>
          <w:rFonts w:eastAsiaTheme="minorHAnsi"/>
        </w:rPr>
        <w:t>rating</w:t>
      </w:r>
      <w:bookmarkEnd w:id="232"/>
      <w:bookmarkEnd w:id="233"/>
      <w:bookmarkEnd w:id="234"/>
    </w:p>
    <w:p w14:paraId="2CB6EEEC" w14:textId="77777777" w:rsidR="00FC78D8" w:rsidRPr="00FC78D8" w:rsidRDefault="00FC78D8" w:rsidP="00FC78D8">
      <w:pPr>
        <w:pStyle w:val="BodyText"/>
      </w:pPr>
      <w:r w:rsidRPr="00FC78D8">
        <w:t xml:space="preserve">The enclosures and their connections should, as a minimum, be rated to IP56, although this should be increased to suit local severe environment conditions.  The unit should be protected from direct water spray. </w:t>
      </w:r>
    </w:p>
    <w:p w14:paraId="00F8A735" w14:textId="62E98D52" w:rsidR="00FC78D8" w:rsidRPr="00FC78D8" w:rsidRDefault="00FC78D8" w:rsidP="00FC78D8">
      <w:pPr>
        <w:pStyle w:val="BodyText"/>
      </w:pPr>
      <w:r w:rsidRPr="00FC78D8">
        <w:t xml:space="preserve">For more details see section </w:t>
      </w:r>
      <w:r w:rsidR="006D34EF" w:rsidRPr="006D34EF">
        <w:fldChar w:fldCharType="begin"/>
      </w:r>
      <w:r w:rsidR="006D34EF" w:rsidRPr="006D34EF">
        <w:instrText xml:space="preserve"> REF _Ref445824683 \r \h </w:instrText>
      </w:r>
      <w:r w:rsidR="006D34EF">
        <w:instrText xml:space="preserve"> \* MERGEFORMAT </w:instrText>
      </w:r>
      <w:r w:rsidR="006D34EF" w:rsidRPr="006D34EF">
        <w:fldChar w:fldCharType="separate"/>
      </w:r>
      <w:r w:rsidR="006D34EF" w:rsidRPr="006D34EF">
        <w:t>8.2</w:t>
      </w:r>
      <w:r w:rsidR="006D34EF" w:rsidRPr="006D34EF">
        <w:fldChar w:fldCharType="end"/>
      </w:r>
    </w:p>
    <w:p w14:paraId="5E335D11" w14:textId="77777777" w:rsidR="00FC78D8" w:rsidRPr="00FC78D8" w:rsidRDefault="00FC78D8" w:rsidP="00135364">
      <w:pPr>
        <w:pStyle w:val="Heading3"/>
        <w:rPr>
          <w:rFonts w:eastAsiaTheme="minorHAnsi"/>
        </w:rPr>
      </w:pPr>
      <w:bookmarkStart w:id="235" w:name="_Toc338166176"/>
      <w:bookmarkStart w:id="236" w:name="_Toc228419209"/>
      <w:bookmarkStart w:id="237" w:name="_Toc445825107"/>
      <w:r w:rsidRPr="00FC78D8">
        <w:rPr>
          <w:rFonts w:eastAsiaTheme="minorHAnsi"/>
        </w:rPr>
        <w:t>Pressure balance</w:t>
      </w:r>
      <w:bookmarkEnd w:id="235"/>
      <w:bookmarkEnd w:id="236"/>
      <w:bookmarkEnd w:id="237"/>
    </w:p>
    <w:p w14:paraId="73863395" w14:textId="1C071064" w:rsidR="00FC78D8" w:rsidRPr="00FC78D8" w:rsidRDefault="00FC78D8" w:rsidP="00FC78D8">
      <w:pPr>
        <w:pStyle w:val="BodyText"/>
      </w:pPr>
      <w:r w:rsidRPr="00FC78D8">
        <w:t xml:space="preserve">The pressure in the enclosure needs to be balanced with the outside in order to eliminate air flow between and thus eliminate condensation.  This can be achieved with a propriety vapour barrier to the appropriate IP rating.  For more details see section </w:t>
      </w:r>
      <w:r w:rsidR="006D34EF" w:rsidRPr="006D34EF">
        <w:fldChar w:fldCharType="begin"/>
      </w:r>
      <w:r w:rsidR="006D34EF" w:rsidRPr="006D34EF">
        <w:instrText xml:space="preserve"> REF _Ref445824683 \r \h </w:instrText>
      </w:r>
      <w:r w:rsidR="006D34EF">
        <w:instrText xml:space="preserve"> \* MERGEFORMAT </w:instrText>
      </w:r>
      <w:r w:rsidR="006D34EF" w:rsidRPr="006D34EF">
        <w:fldChar w:fldCharType="separate"/>
      </w:r>
      <w:r w:rsidR="006D34EF">
        <w:t>8.2</w:t>
      </w:r>
      <w:r w:rsidR="006D34EF" w:rsidRPr="006D34EF">
        <w:fldChar w:fldCharType="end"/>
      </w:r>
    </w:p>
    <w:p w14:paraId="7E75E1B2" w14:textId="77777777" w:rsidR="00FC78D8" w:rsidRPr="00FC78D8" w:rsidRDefault="00FC78D8" w:rsidP="00FC78D8">
      <w:pPr>
        <w:pStyle w:val="BodyText"/>
        <w:numPr>
          <w:ilvl w:val="1"/>
          <w:numId w:val="15"/>
        </w:numPr>
        <w:rPr>
          <w:b/>
        </w:rPr>
      </w:pPr>
      <w:bookmarkStart w:id="238" w:name="_Toc304269916"/>
      <w:bookmarkStart w:id="239" w:name="_Toc306265351"/>
      <w:bookmarkStart w:id="240" w:name="_Toc338166177"/>
      <w:bookmarkStart w:id="241" w:name="_Toc228419210"/>
      <w:r w:rsidRPr="00FC78D8">
        <w:rPr>
          <w:b/>
        </w:rPr>
        <w:t>Lightning protection.</w:t>
      </w:r>
      <w:bookmarkEnd w:id="238"/>
      <w:bookmarkEnd w:id="239"/>
      <w:bookmarkEnd w:id="240"/>
      <w:bookmarkEnd w:id="241"/>
    </w:p>
    <w:p w14:paraId="0B607290" w14:textId="77777777" w:rsidR="00FC78D8" w:rsidRPr="00FC78D8" w:rsidRDefault="00FC78D8" w:rsidP="00FC78D8">
      <w:pPr>
        <w:pStyle w:val="BodyText"/>
      </w:pPr>
      <w:r w:rsidRPr="00FC78D8">
        <w:t>In areas where Lightning strikes are considered to be a specific hazard, consideration should be given to protecting the AIS-AtoN unit from this by installing Surge Protection.</w:t>
      </w:r>
    </w:p>
    <w:p w14:paraId="0E17AC66" w14:textId="77777777" w:rsidR="00FC78D8" w:rsidRPr="00FC78D8" w:rsidRDefault="00FC78D8" w:rsidP="00FC78D8">
      <w:pPr>
        <w:pStyle w:val="BodyText"/>
      </w:pPr>
      <w:r w:rsidRPr="00FC78D8">
        <w:t>The implementation of a surge protection to guard the equipment against an atmospheric discharge is essential in any installation of electronic equipment afloat.</w:t>
      </w:r>
    </w:p>
    <w:p w14:paraId="3D3D6D5E" w14:textId="77777777" w:rsidR="00FC78D8" w:rsidRPr="00FC78D8" w:rsidRDefault="00FC78D8" w:rsidP="00FC78D8">
      <w:pPr>
        <w:pStyle w:val="BodyText"/>
      </w:pPr>
      <w:r w:rsidRPr="00FC78D8">
        <w:t>These atmospheric discharges affect the stability of the equipment for the operation in the GNSS signal acquisition and VHF transmission.</w:t>
      </w:r>
    </w:p>
    <w:p w14:paraId="78997E58" w14:textId="36E21233" w:rsidR="00FC78D8" w:rsidRPr="00FC78D8" w:rsidRDefault="00FC78D8" w:rsidP="00FC78D8">
      <w:pPr>
        <w:pStyle w:val="BodyText"/>
      </w:pPr>
      <w:r w:rsidRPr="00FC78D8">
        <w:t>Lightning protection can take the form of diode-based surge protectors, varistors, gas disch</w:t>
      </w:r>
      <w:r w:rsidR="00135364">
        <w:t>arge units and good grounding.</w:t>
      </w:r>
    </w:p>
    <w:p w14:paraId="3390F5F3" w14:textId="77777777" w:rsidR="00FC78D8" w:rsidRPr="00FC78D8" w:rsidRDefault="00FC78D8" w:rsidP="00FC78D8">
      <w:pPr>
        <w:pStyle w:val="BodyText"/>
      </w:pPr>
      <w:r w:rsidRPr="00FC78D8">
        <w:t>Reference: IALA Guideline 1012 – Protection of Lighthouses and AtoN against damage from lighting.</w:t>
      </w:r>
    </w:p>
    <w:p w14:paraId="5B38280B" w14:textId="77777777" w:rsidR="00FC78D8" w:rsidRPr="00FC78D8" w:rsidRDefault="00FC78D8" w:rsidP="00135364">
      <w:pPr>
        <w:pStyle w:val="Heading3"/>
        <w:rPr>
          <w:rFonts w:eastAsiaTheme="minorHAnsi"/>
        </w:rPr>
      </w:pPr>
      <w:bookmarkStart w:id="242" w:name="_Toc306265352"/>
      <w:bookmarkStart w:id="243" w:name="_Toc338166178"/>
      <w:bookmarkStart w:id="244" w:name="_Toc228419211"/>
      <w:bookmarkStart w:id="245" w:name="_Toc445825108"/>
      <w:r w:rsidRPr="00FC78D8">
        <w:rPr>
          <w:rFonts w:eastAsiaTheme="minorHAnsi"/>
        </w:rPr>
        <w:t>Grounding</w:t>
      </w:r>
      <w:bookmarkEnd w:id="242"/>
      <w:bookmarkEnd w:id="243"/>
      <w:bookmarkEnd w:id="244"/>
      <w:bookmarkEnd w:id="245"/>
    </w:p>
    <w:p w14:paraId="146513C0" w14:textId="77777777" w:rsidR="00FC78D8" w:rsidRPr="00FC78D8" w:rsidRDefault="00FC78D8" w:rsidP="00FC78D8">
      <w:pPr>
        <w:pStyle w:val="BodyText"/>
      </w:pPr>
      <w:r w:rsidRPr="00FC78D8">
        <w:t>Good equipotential bonding between the superstructure, mounted equipment and the sea water will provide some protection against the raised electrical potential during a lightening storm.  This will also prevent a static build up on the buoy.</w:t>
      </w:r>
    </w:p>
    <w:p w14:paraId="04B379DB" w14:textId="7E71D651" w:rsidR="00FC78D8" w:rsidRDefault="003F4581" w:rsidP="00135364">
      <w:pPr>
        <w:pStyle w:val="Heading1"/>
        <w:rPr>
          <w:rFonts w:eastAsiaTheme="minorHAnsi"/>
        </w:rPr>
      </w:pPr>
      <w:bookmarkStart w:id="246" w:name="_Toc304269928"/>
      <w:bookmarkStart w:id="247" w:name="_Toc306265359"/>
      <w:bookmarkStart w:id="248" w:name="_Toc338166183"/>
      <w:bookmarkStart w:id="249" w:name="_Toc228419212"/>
      <w:bookmarkStart w:id="250" w:name="_Toc445825109"/>
      <w:r w:rsidRPr="00FC78D8">
        <w:rPr>
          <w:rFonts w:eastAsiaTheme="minorHAnsi"/>
          <w:caps w:val="0"/>
        </w:rPr>
        <w:t>COMMISSIONING &amp; TESTING</w:t>
      </w:r>
      <w:bookmarkEnd w:id="246"/>
      <w:bookmarkEnd w:id="247"/>
      <w:bookmarkEnd w:id="248"/>
      <w:bookmarkEnd w:id="249"/>
      <w:bookmarkEnd w:id="250"/>
    </w:p>
    <w:p w14:paraId="673EE483" w14:textId="77777777" w:rsidR="00135364" w:rsidRPr="00135364" w:rsidRDefault="00135364" w:rsidP="00135364">
      <w:pPr>
        <w:pStyle w:val="Heading1separatationline"/>
      </w:pPr>
    </w:p>
    <w:p w14:paraId="74567683" w14:textId="77777777" w:rsidR="00FC78D8" w:rsidRDefault="00FC78D8" w:rsidP="00135364">
      <w:pPr>
        <w:pStyle w:val="Heading2"/>
        <w:rPr>
          <w:rFonts w:eastAsiaTheme="minorHAnsi"/>
        </w:rPr>
      </w:pPr>
      <w:bookmarkStart w:id="251" w:name="_Toc338166194"/>
      <w:bookmarkStart w:id="252" w:name="_Toc228419213"/>
      <w:bookmarkStart w:id="253" w:name="_Toc445825110"/>
      <w:r w:rsidRPr="00FC78D8">
        <w:rPr>
          <w:rFonts w:eastAsiaTheme="minorHAnsi"/>
        </w:rPr>
        <w:t>Configuration</w:t>
      </w:r>
      <w:bookmarkEnd w:id="251"/>
      <w:bookmarkEnd w:id="252"/>
      <w:bookmarkEnd w:id="253"/>
    </w:p>
    <w:p w14:paraId="72D1562B" w14:textId="77777777" w:rsidR="00135364" w:rsidRPr="00135364" w:rsidRDefault="00135364" w:rsidP="00135364">
      <w:pPr>
        <w:pStyle w:val="Heading2separationline"/>
      </w:pPr>
    </w:p>
    <w:p w14:paraId="340D6305" w14:textId="77777777" w:rsidR="00FC78D8" w:rsidRPr="00FC78D8" w:rsidRDefault="00FC78D8" w:rsidP="00FC78D8">
      <w:pPr>
        <w:pStyle w:val="BodyText"/>
      </w:pPr>
      <w:r w:rsidRPr="00FC78D8">
        <w:t>AIS-AtoN units require programming for the following parameters as a minimum:</w:t>
      </w:r>
    </w:p>
    <w:p w14:paraId="009C9228" w14:textId="77777777" w:rsidR="00FC78D8" w:rsidRPr="00FC78D8" w:rsidRDefault="00FC78D8" w:rsidP="00135364">
      <w:pPr>
        <w:pStyle w:val="List1"/>
      </w:pPr>
      <w:r w:rsidRPr="00FC78D8">
        <w:t>MMSI.</w:t>
      </w:r>
    </w:p>
    <w:p w14:paraId="119FCC1F" w14:textId="77777777" w:rsidR="00FC78D8" w:rsidRPr="00FC78D8" w:rsidRDefault="00FC78D8" w:rsidP="00135364">
      <w:pPr>
        <w:pStyle w:val="List1"/>
      </w:pPr>
      <w:r w:rsidRPr="00FC78D8">
        <w:t>Name and type of Navigation Aid.</w:t>
      </w:r>
    </w:p>
    <w:p w14:paraId="3A666E98" w14:textId="77777777" w:rsidR="00FC78D8" w:rsidRPr="00FC78D8" w:rsidRDefault="00FC78D8" w:rsidP="00135364">
      <w:pPr>
        <w:pStyle w:val="List1"/>
      </w:pPr>
      <w:r w:rsidRPr="00FC78D8">
        <w:t>AIS type (Type1, 2 or 3).</w:t>
      </w:r>
    </w:p>
    <w:p w14:paraId="06AD9E71" w14:textId="77777777" w:rsidR="00FC78D8" w:rsidRPr="00FC78D8" w:rsidRDefault="00FC78D8" w:rsidP="00135364">
      <w:pPr>
        <w:pStyle w:val="List1"/>
      </w:pPr>
      <w:r w:rsidRPr="00FC78D8">
        <w:t>Charted position.</w:t>
      </w:r>
    </w:p>
    <w:p w14:paraId="4DA40F58" w14:textId="77777777" w:rsidR="00FC78D8" w:rsidRPr="00FC78D8" w:rsidRDefault="00FC78D8" w:rsidP="00135364">
      <w:pPr>
        <w:pStyle w:val="List1"/>
      </w:pPr>
      <w:r w:rsidRPr="00FC78D8">
        <w:t>Guard ring (off-position alarm).</w:t>
      </w:r>
    </w:p>
    <w:p w14:paraId="29ED88F3" w14:textId="77777777" w:rsidR="00FC78D8" w:rsidRPr="00FC78D8" w:rsidRDefault="00FC78D8" w:rsidP="00135364">
      <w:pPr>
        <w:pStyle w:val="List1"/>
      </w:pPr>
      <w:r w:rsidRPr="00FC78D8">
        <w:t>For type 1: Transmission interval, Slot allocation.</w:t>
      </w:r>
    </w:p>
    <w:p w14:paraId="18AB8DEC" w14:textId="77777777" w:rsidR="00FC78D8" w:rsidRPr="00FC78D8" w:rsidRDefault="00FC78D8" w:rsidP="00135364">
      <w:pPr>
        <w:pStyle w:val="List1"/>
      </w:pPr>
      <w:r w:rsidRPr="00FC78D8">
        <w:lastRenderedPageBreak/>
        <w:t>AIS type (Real, Virtual or Synthetic).</w:t>
      </w:r>
    </w:p>
    <w:p w14:paraId="087060B1" w14:textId="77777777" w:rsidR="00FC78D8" w:rsidRPr="00FC78D8" w:rsidRDefault="00FC78D8" w:rsidP="00135364">
      <w:pPr>
        <w:pStyle w:val="List1"/>
      </w:pPr>
      <w:r w:rsidRPr="00FC78D8">
        <w:t>Dimensions of the AtoN.</w:t>
      </w:r>
    </w:p>
    <w:p w14:paraId="5A3A247D" w14:textId="77777777" w:rsidR="00FC78D8" w:rsidRPr="00FC78D8" w:rsidRDefault="00FC78D8" w:rsidP="00FC78D8">
      <w:pPr>
        <w:pStyle w:val="BodyText"/>
      </w:pPr>
      <w:r w:rsidRPr="00FC78D8">
        <w:t>Confirmation of all on site programmed information needs to be recorded with the Competent Authority.</w:t>
      </w:r>
    </w:p>
    <w:p w14:paraId="0396C67A" w14:textId="77777777" w:rsidR="00FC78D8" w:rsidRPr="00FC78D8" w:rsidRDefault="00FC78D8" w:rsidP="00FC78D8">
      <w:pPr>
        <w:pStyle w:val="BodyText"/>
      </w:pPr>
      <w:r w:rsidRPr="00FC78D8">
        <w:t>It is recommended that the user confirm the performance of the AIS-AtoN unit prior to deployment by carrying-out the following tests.  The frequency of the sample period and the duration of the satellite sample can be adjusted by the user for specific locations &amp; site conditions.</w:t>
      </w:r>
    </w:p>
    <w:p w14:paraId="4A48DB7C" w14:textId="77777777" w:rsidR="00FC78D8" w:rsidRDefault="00FC78D8" w:rsidP="00135364">
      <w:pPr>
        <w:pStyle w:val="Heading2"/>
        <w:rPr>
          <w:rFonts w:eastAsiaTheme="minorHAnsi"/>
        </w:rPr>
      </w:pPr>
      <w:bookmarkStart w:id="254" w:name="_Toc304269935"/>
      <w:bookmarkStart w:id="255" w:name="_Toc306265366"/>
      <w:bookmarkStart w:id="256" w:name="_Toc335042105"/>
      <w:bookmarkStart w:id="257" w:name="_Toc338166184"/>
      <w:bookmarkStart w:id="258" w:name="_Toc228419214"/>
      <w:bookmarkStart w:id="259" w:name="_Toc445825111"/>
      <w:r w:rsidRPr="00FC78D8">
        <w:rPr>
          <w:rFonts w:eastAsiaTheme="minorHAnsi"/>
        </w:rPr>
        <w:t>Functional test</w:t>
      </w:r>
      <w:bookmarkEnd w:id="254"/>
      <w:bookmarkEnd w:id="255"/>
      <w:bookmarkEnd w:id="256"/>
      <w:r w:rsidRPr="00FC78D8">
        <w:rPr>
          <w:rFonts w:eastAsiaTheme="minorHAnsi"/>
        </w:rPr>
        <w:t>s</w:t>
      </w:r>
      <w:bookmarkEnd w:id="257"/>
      <w:bookmarkEnd w:id="258"/>
      <w:bookmarkEnd w:id="259"/>
    </w:p>
    <w:p w14:paraId="63E3B4FE" w14:textId="77777777" w:rsidR="00135364" w:rsidRPr="00135364" w:rsidRDefault="00135364" w:rsidP="00135364">
      <w:pPr>
        <w:pStyle w:val="Heading2separationline"/>
      </w:pPr>
    </w:p>
    <w:p w14:paraId="7A223CB6" w14:textId="6819017B" w:rsidR="00FC78D8" w:rsidRDefault="00FC78D8" w:rsidP="00FC78D8">
      <w:pPr>
        <w:pStyle w:val="BodyText"/>
      </w:pPr>
      <w:r w:rsidRPr="00FC78D8">
        <w:t>This is an example of a test for a Type 1 transmission measuring voltage, current and power consumption from the power supply.  It also gauges the transmit power on both AIS-AtoN systems at different operating conditions.</w:t>
      </w:r>
    </w:p>
    <w:p w14:paraId="748DC6A9" w14:textId="77777777" w:rsidR="008F4BA0" w:rsidRPr="008F4BA0" w:rsidRDefault="008F4BA0" w:rsidP="00AD7890">
      <w:pPr>
        <w:pStyle w:val="BodyText"/>
        <w:jc w:val="center"/>
      </w:pPr>
      <w:r w:rsidRPr="008F4BA0">
        <w:object w:dxaOrig="6224" w:dyaOrig="1812" w14:anchorId="7E8B54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15pt;height:120.55pt" o:ole="">
            <v:imagedata r:id="rId29" o:title=""/>
          </v:shape>
          <o:OLEObject Type="Embed" ProgID="Visio.Drawing.11" ShapeID="_x0000_i1025" DrawAspect="Content" ObjectID="_1519908057" r:id="rId30"/>
        </w:object>
      </w:r>
    </w:p>
    <w:p w14:paraId="7E0B4471" w14:textId="2810CFE1" w:rsidR="008F4BA0" w:rsidRPr="008F4BA0" w:rsidRDefault="008F4BA0" w:rsidP="008F4BA0">
      <w:pPr>
        <w:pStyle w:val="BodyText"/>
        <w:rPr>
          <w:lang w:val="en-US"/>
        </w:rPr>
      </w:pPr>
      <w:bookmarkStart w:id="260" w:name="_Toc335042144"/>
      <w:r w:rsidRPr="008F4BA0">
        <w:rPr>
          <w:lang w:val="en-US"/>
        </w:rPr>
        <w:t>A</w:t>
      </w:r>
      <w:r w:rsidR="00AD7890">
        <w:rPr>
          <w:lang w:val="en-US"/>
        </w:rPr>
        <w:t xml:space="preserve"> </w:t>
      </w:r>
      <w:r w:rsidRPr="008F4BA0">
        <w:rPr>
          <w:lang w:val="en-US"/>
        </w:rPr>
        <w:t>= Ampere meter</w:t>
      </w:r>
    </w:p>
    <w:p w14:paraId="114D976B" w14:textId="68D7FBCB" w:rsidR="008F4BA0" w:rsidRPr="008F4BA0" w:rsidRDefault="00AD7890" w:rsidP="00AD7890">
      <w:pPr>
        <w:pStyle w:val="Figurecaption"/>
        <w:jc w:val="center"/>
        <w:rPr>
          <w:lang w:val="en-US"/>
        </w:rPr>
      </w:pPr>
      <w:bookmarkStart w:id="261" w:name="_Toc212279876"/>
      <w:bookmarkStart w:id="262" w:name="_Toc445824858"/>
      <w:r>
        <w:rPr>
          <w:lang w:val="en-US"/>
        </w:rPr>
        <w:t>B</w:t>
      </w:r>
      <w:r w:rsidR="008F4BA0" w:rsidRPr="008F4BA0">
        <w:rPr>
          <w:lang w:val="en-US"/>
        </w:rPr>
        <w:t>asic connection between systems</w:t>
      </w:r>
      <w:bookmarkEnd w:id="260"/>
      <w:bookmarkEnd w:id="261"/>
      <w:r>
        <w:rPr>
          <w:lang w:val="en-US"/>
        </w:rPr>
        <w:t xml:space="preserve"> for Type 1</w:t>
      </w:r>
      <w:bookmarkEnd w:id="262"/>
    </w:p>
    <w:p w14:paraId="68B69ACB" w14:textId="7EF42181" w:rsidR="008F4BA0" w:rsidRPr="008F4BA0" w:rsidRDefault="008F4BA0" w:rsidP="00AD7890">
      <w:pPr>
        <w:pStyle w:val="Heading3"/>
        <w:rPr>
          <w:rFonts w:eastAsiaTheme="minorHAnsi"/>
        </w:rPr>
      </w:pPr>
      <w:bookmarkStart w:id="263" w:name="_Toc335042106"/>
      <w:bookmarkStart w:id="264" w:name="_Toc338166185"/>
      <w:bookmarkStart w:id="265" w:name="_Toc228419215"/>
      <w:bookmarkStart w:id="266" w:name="_Toc445825112"/>
      <w:r w:rsidRPr="008F4BA0">
        <w:rPr>
          <w:rFonts w:eastAsiaTheme="minorHAnsi"/>
        </w:rPr>
        <w:t>Equipment</w:t>
      </w:r>
      <w:bookmarkEnd w:id="263"/>
      <w:bookmarkEnd w:id="264"/>
      <w:bookmarkEnd w:id="265"/>
      <w:bookmarkEnd w:id="266"/>
    </w:p>
    <w:p w14:paraId="405D3D0E" w14:textId="1B33F1C4" w:rsidR="008F4BA0" w:rsidRPr="008F4BA0" w:rsidRDefault="008F4BA0" w:rsidP="008F4BA0">
      <w:pPr>
        <w:pStyle w:val="BodyText"/>
        <w:rPr>
          <w:lang w:val="en-US"/>
        </w:rPr>
      </w:pPr>
      <w:r w:rsidRPr="008F4BA0">
        <w:rPr>
          <w:lang w:val="en-US"/>
        </w:rPr>
        <w:t>AIS-AtoN with GNSS antenna, connected to a VHF antenna set at AIS 1 161.975 MHz a</w:t>
      </w:r>
      <w:r w:rsidR="00802A24">
        <w:rPr>
          <w:lang w:val="en-US"/>
        </w:rPr>
        <w:t>nd AIS 2 162.025 MHz frequency.</w:t>
      </w:r>
    </w:p>
    <w:p w14:paraId="53FC1DB9" w14:textId="610CD448" w:rsidR="008F4BA0" w:rsidRPr="008F4BA0" w:rsidRDefault="008F4BA0" w:rsidP="00AD7890">
      <w:pPr>
        <w:pStyle w:val="Heading3"/>
        <w:rPr>
          <w:rFonts w:eastAsiaTheme="minorHAnsi"/>
        </w:rPr>
      </w:pPr>
      <w:bookmarkStart w:id="267" w:name="_Toc335042107"/>
      <w:bookmarkStart w:id="268" w:name="_Toc338166186"/>
      <w:bookmarkStart w:id="269" w:name="_Toc228419216"/>
      <w:bookmarkStart w:id="270" w:name="_Toc445825113"/>
      <w:r w:rsidRPr="008F4BA0">
        <w:rPr>
          <w:rFonts w:eastAsiaTheme="minorHAnsi"/>
        </w:rPr>
        <w:t>Measuring instruments</w:t>
      </w:r>
      <w:bookmarkEnd w:id="267"/>
      <w:bookmarkEnd w:id="268"/>
      <w:bookmarkEnd w:id="269"/>
      <w:bookmarkEnd w:id="270"/>
    </w:p>
    <w:p w14:paraId="0A0D21AB" w14:textId="77777777" w:rsidR="008F4BA0" w:rsidRPr="008F4BA0" w:rsidRDefault="008F4BA0" w:rsidP="00AD7890">
      <w:pPr>
        <w:pStyle w:val="Bullet1"/>
        <w:rPr>
          <w:lang w:val="en-US"/>
        </w:rPr>
      </w:pPr>
      <w:r w:rsidRPr="008F4BA0">
        <w:rPr>
          <w:lang w:val="en-US"/>
        </w:rPr>
        <w:t>Power supply;</w:t>
      </w:r>
    </w:p>
    <w:p w14:paraId="34D16055" w14:textId="77777777" w:rsidR="008F4BA0" w:rsidRPr="008F4BA0" w:rsidRDefault="008F4BA0" w:rsidP="00AD7890">
      <w:pPr>
        <w:pStyle w:val="Bullet1"/>
        <w:rPr>
          <w:lang w:val="en-US"/>
        </w:rPr>
      </w:pPr>
      <w:proofErr w:type="spellStart"/>
      <w:r w:rsidRPr="008F4BA0">
        <w:rPr>
          <w:lang w:val="en-US"/>
        </w:rPr>
        <w:t>Multimeter</w:t>
      </w:r>
      <w:proofErr w:type="spellEnd"/>
      <w:r w:rsidRPr="008F4BA0">
        <w:rPr>
          <w:lang w:val="en-US"/>
        </w:rPr>
        <w:t xml:space="preserve"> with recording function;</w:t>
      </w:r>
    </w:p>
    <w:p w14:paraId="5F697418" w14:textId="77777777" w:rsidR="008F4BA0" w:rsidRPr="008F4BA0" w:rsidRDefault="008F4BA0" w:rsidP="00AD7890">
      <w:pPr>
        <w:pStyle w:val="Bullet1"/>
        <w:rPr>
          <w:lang w:val="en-US"/>
        </w:rPr>
      </w:pPr>
      <w:r w:rsidRPr="008F4BA0">
        <w:rPr>
          <w:lang w:val="en-US"/>
        </w:rPr>
        <w:t>Attenuator;</w:t>
      </w:r>
    </w:p>
    <w:p w14:paraId="6B97A70A" w14:textId="77777777" w:rsidR="008F4BA0" w:rsidRPr="008F4BA0" w:rsidRDefault="008F4BA0" w:rsidP="00AD7890">
      <w:pPr>
        <w:pStyle w:val="Bullet1"/>
        <w:rPr>
          <w:lang w:val="en-US"/>
        </w:rPr>
      </w:pPr>
      <w:r w:rsidRPr="008F4BA0">
        <w:rPr>
          <w:lang w:val="en-US"/>
        </w:rPr>
        <w:t>Spectrum analyzer;</w:t>
      </w:r>
    </w:p>
    <w:p w14:paraId="33F0212C" w14:textId="77777777" w:rsidR="008F4BA0" w:rsidRPr="008F4BA0" w:rsidRDefault="008F4BA0" w:rsidP="00AD7890">
      <w:pPr>
        <w:pStyle w:val="Bullet1"/>
        <w:rPr>
          <w:lang w:val="en-US"/>
        </w:rPr>
      </w:pPr>
      <w:r w:rsidRPr="008F4BA0">
        <w:rPr>
          <w:lang w:val="en-US"/>
        </w:rPr>
        <w:t>VHF receiver;</w:t>
      </w:r>
    </w:p>
    <w:p w14:paraId="1E355640" w14:textId="77777777" w:rsidR="008F4BA0" w:rsidRPr="008F4BA0" w:rsidRDefault="008F4BA0" w:rsidP="00AD7890">
      <w:pPr>
        <w:pStyle w:val="Bullet1"/>
        <w:rPr>
          <w:lang w:val="en-US"/>
        </w:rPr>
      </w:pPr>
      <w:r w:rsidRPr="008F4BA0">
        <w:rPr>
          <w:lang w:val="en-US"/>
        </w:rPr>
        <w:t>Storage oscilloscope;</w:t>
      </w:r>
    </w:p>
    <w:p w14:paraId="7F3A90BD" w14:textId="48AE47FF" w:rsidR="008F4BA0" w:rsidRPr="008F4BA0" w:rsidRDefault="008F4BA0" w:rsidP="00AD7890">
      <w:pPr>
        <w:pStyle w:val="Bullet1"/>
        <w:rPr>
          <w:lang w:val="en-US"/>
        </w:rPr>
      </w:pPr>
      <w:r w:rsidRPr="008F4BA0">
        <w:rPr>
          <w:lang w:val="en-US"/>
        </w:rPr>
        <w:t>SWR Meter</w:t>
      </w:r>
      <w:r w:rsidR="00AD7890">
        <w:rPr>
          <w:lang w:val="en-US"/>
        </w:rPr>
        <w:t>.</w:t>
      </w:r>
    </w:p>
    <w:p w14:paraId="04CFAB69" w14:textId="77777777" w:rsidR="008F4BA0" w:rsidRPr="008F4BA0" w:rsidRDefault="008F4BA0" w:rsidP="008F4BA0">
      <w:pPr>
        <w:pStyle w:val="BodyText"/>
        <w:numPr>
          <w:ilvl w:val="2"/>
          <w:numId w:val="15"/>
        </w:numPr>
      </w:pPr>
      <w:bookmarkStart w:id="271" w:name="_Toc335042108"/>
      <w:bookmarkStart w:id="272" w:name="_Toc338166187"/>
      <w:bookmarkStart w:id="273" w:name="_Toc228419217"/>
      <w:r w:rsidRPr="008F4BA0">
        <w:t>Testing methodology</w:t>
      </w:r>
      <w:bookmarkEnd w:id="271"/>
      <w:r w:rsidRPr="008F4BA0">
        <w:t xml:space="preserve"> – message 21</w:t>
      </w:r>
      <w:bookmarkEnd w:id="272"/>
      <w:bookmarkEnd w:id="273"/>
    </w:p>
    <w:p w14:paraId="2DEF7B4A" w14:textId="77777777" w:rsidR="008F4BA0" w:rsidRPr="008F4BA0" w:rsidRDefault="008F4BA0" w:rsidP="008F4BA0">
      <w:pPr>
        <w:pStyle w:val="BodyText"/>
        <w:numPr>
          <w:ilvl w:val="3"/>
          <w:numId w:val="15"/>
        </w:numPr>
        <w:rPr>
          <w:lang w:val="en-US"/>
        </w:rPr>
      </w:pPr>
      <w:r w:rsidRPr="008F4BA0">
        <w:rPr>
          <w:lang w:val="en-US"/>
        </w:rPr>
        <w:t>Regular operation</w:t>
      </w:r>
    </w:p>
    <w:p w14:paraId="57599CCC" w14:textId="3FEF986C" w:rsidR="008F4BA0" w:rsidRPr="008F4BA0" w:rsidRDefault="008F4BA0" w:rsidP="008F4BA0">
      <w:pPr>
        <w:pStyle w:val="BodyText"/>
        <w:rPr>
          <w:lang w:val="en-US"/>
        </w:rPr>
      </w:pPr>
      <w:r w:rsidRPr="008F4BA0">
        <w:rPr>
          <w:lang w:val="en-US"/>
        </w:rPr>
        <w:t>Test should be conducted on both sys</w:t>
      </w:r>
      <w:r w:rsidR="00802A24">
        <w:rPr>
          <w:lang w:val="en-US"/>
        </w:rPr>
        <w:t>tems and verify that SWR ≤ 1.5.</w:t>
      </w:r>
    </w:p>
    <w:p w14:paraId="23E132ED" w14:textId="77777777" w:rsidR="008F4BA0" w:rsidRPr="008F4BA0" w:rsidRDefault="008F4BA0" w:rsidP="008F4BA0">
      <w:pPr>
        <w:pStyle w:val="BodyText"/>
        <w:rPr>
          <w:lang w:val="en-US"/>
        </w:rPr>
      </w:pPr>
      <w:r w:rsidRPr="008F4BA0">
        <w:rPr>
          <w:lang w:val="en-US"/>
        </w:rPr>
        <w:t>Measure transmission power, voltage, current and peak/standby power consumed.</w:t>
      </w:r>
    </w:p>
    <w:p w14:paraId="116B6865" w14:textId="77777777" w:rsidR="008F4BA0" w:rsidRPr="008F4BA0" w:rsidRDefault="008F4BA0" w:rsidP="008F4BA0">
      <w:pPr>
        <w:pStyle w:val="BodyText"/>
        <w:numPr>
          <w:ilvl w:val="3"/>
          <w:numId w:val="15"/>
        </w:numPr>
        <w:rPr>
          <w:lang w:val="en-US"/>
        </w:rPr>
      </w:pPr>
      <w:r w:rsidRPr="008F4BA0">
        <w:rPr>
          <w:lang w:val="en-US"/>
        </w:rPr>
        <w:t>Same conditions without GNSS signal.</w:t>
      </w:r>
    </w:p>
    <w:p w14:paraId="6090AA4E" w14:textId="77777777" w:rsidR="008F4BA0" w:rsidRPr="008F4BA0" w:rsidRDefault="008F4BA0" w:rsidP="008F4BA0">
      <w:pPr>
        <w:pStyle w:val="BodyText"/>
        <w:rPr>
          <w:lang w:val="en-US"/>
        </w:rPr>
      </w:pPr>
      <w:r w:rsidRPr="008F4BA0">
        <w:rPr>
          <w:lang w:val="en-US"/>
        </w:rPr>
        <w:t>During normal operation, block out GNSS reception to keep the equipment from transmitting and being detected.  Measure the following: Voltage, current and peak/standby power consumed.</w:t>
      </w:r>
    </w:p>
    <w:p w14:paraId="24C77BC2" w14:textId="77777777" w:rsidR="00802A24" w:rsidRDefault="00802A24">
      <w:pPr>
        <w:spacing w:after="200" w:line="276" w:lineRule="auto"/>
        <w:rPr>
          <w:sz w:val="22"/>
          <w:lang w:val="en-US"/>
        </w:rPr>
      </w:pPr>
      <w:r>
        <w:rPr>
          <w:lang w:val="en-US"/>
        </w:rPr>
        <w:br w:type="page"/>
      </w:r>
    </w:p>
    <w:p w14:paraId="28E25458" w14:textId="5A986E2C" w:rsidR="008F4BA0" w:rsidRPr="008F4BA0" w:rsidRDefault="008F4BA0" w:rsidP="008F4BA0">
      <w:pPr>
        <w:pStyle w:val="BodyText"/>
        <w:numPr>
          <w:ilvl w:val="3"/>
          <w:numId w:val="15"/>
        </w:numPr>
        <w:rPr>
          <w:lang w:val="en-US"/>
        </w:rPr>
      </w:pPr>
      <w:r w:rsidRPr="008F4BA0">
        <w:rPr>
          <w:lang w:val="en-US"/>
        </w:rPr>
        <w:lastRenderedPageBreak/>
        <w:t>Opera</w:t>
      </w:r>
      <w:r w:rsidR="00802A24">
        <w:rPr>
          <w:lang w:val="en-US"/>
        </w:rPr>
        <w:t>tion with varying power supply.</w:t>
      </w:r>
    </w:p>
    <w:p w14:paraId="0DCA7DED" w14:textId="77777777" w:rsidR="008F4BA0" w:rsidRPr="008F4BA0" w:rsidRDefault="008F4BA0" w:rsidP="008F4BA0">
      <w:pPr>
        <w:pStyle w:val="BodyText"/>
        <w:rPr>
          <w:lang w:val="en-US"/>
        </w:rPr>
      </w:pPr>
      <w:r w:rsidRPr="008F4BA0">
        <w:rPr>
          <w:lang w:val="en-US"/>
        </w:rPr>
        <w:t>Within a transmission cycle period for each voltage step change, determine equipment operating performance by varying power supply at 500 mV throughout the specified voltage range.  Measure consumption peak and standby power as well as transmit power during this test.</w:t>
      </w:r>
    </w:p>
    <w:p w14:paraId="2C4DAB4A" w14:textId="77777777" w:rsidR="008F4BA0" w:rsidRPr="008F4BA0" w:rsidRDefault="008F4BA0" w:rsidP="008F4BA0">
      <w:pPr>
        <w:pStyle w:val="BodyText"/>
        <w:numPr>
          <w:ilvl w:val="2"/>
          <w:numId w:val="15"/>
        </w:numPr>
      </w:pPr>
      <w:bookmarkStart w:id="274" w:name="_Toc335042109"/>
      <w:bookmarkStart w:id="275" w:name="_Toc338166188"/>
      <w:bookmarkStart w:id="276" w:name="_Toc228419218"/>
      <w:r w:rsidRPr="008F4BA0">
        <w:t>Transmit power measurement</w:t>
      </w:r>
      <w:bookmarkEnd w:id="274"/>
      <w:bookmarkEnd w:id="275"/>
      <w:bookmarkEnd w:id="276"/>
    </w:p>
    <w:p w14:paraId="3AB10695" w14:textId="77777777" w:rsidR="008F4BA0" w:rsidRDefault="008F4BA0" w:rsidP="008F4BA0">
      <w:pPr>
        <w:pStyle w:val="BodyText"/>
        <w:rPr>
          <w:lang w:val="en-US"/>
        </w:rPr>
      </w:pPr>
      <w:r w:rsidRPr="008F4BA0">
        <w:rPr>
          <w:lang w:val="en-US"/>
        </w:rPr>
        <w:t>In order to characterize the output power and the associated spectrum, connect a cable from the VHF outlet of the equipment directly to a spectrum analyzer inserting suitable attenuators to protect the analyzer according to its specifications.</w:t>
      </w:r>
    </w:p>
    <w:p w14:paraId="548BD860" w14:textId="44D2B96F" w:rsidR="009213FE" w:rsidRPr="008F4BA0" w:rsidRDefault="009213FE" w:rsidP="009213FE">
      <w:pPr>
        <w:pStyle w:val="BodyText"/>
        <w:jc w:val="center"/>
        <w:rPr>
          <w:lang w:val="en-US"/>
        </w:rPr>
      </w:pPr>
      <w:r w:rsidRPr="009213FE">
        <w:rPr>
          <w:noProof/>
          <w:lang w:val="en-US"/>
        </w:rPr>
        <mc:AlternateContent>
          <mc:Choice Requires="wpg">
            <w:drawing>
              <wp:inline distT="0" distB="0" distL="0" distR="0" wp14:anchorId="5EF62EFD" wp14:editId="31A434C8">
                <wp:extent cx="5269189" cy="2005179"/>
                <wp:effectExtent l="0" t="0" r="14605" b="27305"/>
                <wp:docPr id="70" name="Group 1"/>
                <wp:cNvGraphicFramePr/>
                <a:graphic xmlns:a="http://schemas.openxmlformats.org/drawingml/2006/main">
                  <a:graphicData uri="http://schemas.microsoft.com/office/word/2010/wordprocessingGroup">
                    <wpg:wgp>
                      <wpg:cNvGrpSpPr/>
                      <wpg:grpSpPr>
                        <a:xfrm>
                          <a:off x="0" y="0"/>
                          <a:ext cx="5269189" cy="2005179"/>
                          <a:chOff x="0" y="0"/>
                          <a:chExt cx="5230091" cy="1866636"/>
                        </a:xfrm>
                      </wpg:grpSpPr>
                      <wpg:grpSp>
                        <wpg:cNvPr id="71" name="Group 71"/>
                        <wpg:cNvGrpSpPr/>
                        <wpg:grpSpPr>
                          <a:xfrm>
                            <a:off x="0" y="0"/>
                            <a:ext cx="5230091" cy="1866636"/>
                            <a:chOff x="0" y="0"/>
                            <a:chExt cx="6684818" cy="2371918"/>
                          </a:xfrm>
                        </wpg:grpSpPr>
                        <wps:wsp>
                          <wps:cNvPr id="72" name="Rectangle 72"/>
                          <wps:cNvSpPr/>
                          <wps:spPr>
                            <a:xfrm>
                              <a:off x="1" y="360399"/>
                              <a:ext cx="1724891" cy="696191"/>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3" name="Text Box 73"/>
                          <wps:cNvSpPr txBox="1"/>
                          <wps:spPr>
                            <a:xfrm>
                              <a:off x="180841" y="385324"/>
                              <a:ext cx="1158997" cy="549492"/>
                            </a:xfrm>
                            <a:prstGeom prst="rect">
                              <a:avLst/>
                            </a:prstGeom>
                            <a:noFill/>
                          </wps:spPr>
                          <wps:txbx>
                            <w:txbxContent>
                              <w:p w14:paraId="2FF1C1E2" w14:textId="77777777" w:rsidR="001F3C52" w:rsidRDefault="001F3C52" w:rsidP="009213FE">
                                <w:pPr>
                                  <w:pStyle w:val="NormalWeb"/>
                                  <w:rPr>
                                    <w:sz w:val="24"/>
                                  </w:rPr>
                                </w:pPr>
                                <w:r>
                                  <w:rPr>
                                    <w:rFonts w:asciiTheme="minorHAnsi" w:hAnsi="Calibri" w:cstheme="minorBidi"/>
                                    <w:color w:val="000000" w:themeColor="text1"/>
                                    <w:kern w:val="24"/>
                                  </w:rPr>
                                  <w:t>Transponder</w:t>
                                </w:r>
                              </w:p>
                              <w:p w14:paraId="68A7C760" w14:textId="77777777" w:rsidR="001F3C52" w:rsidRDefault="001F3C52" w:rsidP="009213FE">
                                <w:pPr>
                                  <w:pStyle w:val="NormalWeb"/>
                                </w:pPr>
                                <w:r>
                                  <w:rPr>
                                    <w:rFonts w:asciiTheme="minorHAnsi" w:hAnsi="Calibri" w:cstheme="minorBidi"/>
                                    <w:color w:val="000000" w:themeColor="text1"/>
                                    <w:kern w:val="24"/>
                                  </w:rPr>
                                  <w:t>to be tested</w:t>
                                </w:r>
                              </w:p>
                            </w:txbxContent>
                          </wps:txbx>
                          <wps:bodyPr wrap="square" rtlCol="0">
                            <a:noAutofit/>
                          </wps:bodyPr>
                        </wps:wsp>
                        <wps:wsp>
                          <wps:cNvPr id="74" name="Rectangle 74"/>
                          <wps:cNvSpPr/>
                          <wps:spPr>
                            <a:xfrm>
                              <a:off x="2479964" y="360399"/>
                              <a:ext cx="1724891" cy="696191"/>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5" name="Text Box 75"/>
                          <wps:cNvSpPr txBox="1"/>
                          <wps:spPr>
                            <a:xfrm>
                              <a:off x="2749242" y="360397"/>
                              <a:ext cx="1017775" cy="549492"/>
                            </a:xfrm>
                            <a:prstGeom prst="rect">
                              <a:avLst/>
                            </a:prstGeom>
                            <a:noFill/>
                          </wps:spPr>
                          <wps:txbx>
                            <w:txbxContent>
                              <w:p w14:paraId="0798AAA2" w14:textId="77777777" w:rsidR="001F3C52" w:rsidRDefault="001F3C52" w:rsidP="009213FE">
                                <w:pPr>
                                  <w:pStyle w:val="NormalWeb"/>
                                  <w:rPr>
                                    <w:sz w:val="24"/>
                                  </w:rPr>
                                </w:pPr>
                                <w:r>
                                  <w:rPr>
                                    <w:rFonts w:asciiTheme="minorHAnsi" w:hAnsi="Calibri" w:cstheme="minorBidi"/>
                                    <w:color w:val="000000" w:themeColor="text1"/>
                                    <w:kern w:val="24"/>
                                  </w:rPr>
                                  <w:t>Cascaded</w:t>
                                </w:r>
                              </w:p>
                              <w:p w14:paraId="06D6CCE4" w14:textId="77777777" w:rsidR="001F3C52" w:rsidRDefault="001F3C52" w:rsidP="009213FE">
                                <w:pPr>
                                  <w:pStyle w:val="NormalWeb"/>
                                </w:pPr>
                                <w:r>
                                  <w:rPr>
                                    <w:rFonts w:asciiTheme="minorHAnsi" w:hAnsi="Calibri" w:cstheme="minorBidi"/>
                                    <w:color w:val="000000" w:themeColor="text1"/>
                                    <w:kern w:val="24"/>
                                  </w:rPr>
                                  <w:t>attenuator</w:t>
                                </w:r>
                              </w:p>
                            </w:txbxContent>
                          </wps:txbx>
                          <wps:bodyPr wrap="square" rtlCol="0">
                            <a:noAutofit/>
                          </wps:bodyPr>
                        </wps:wsp>
                        <wps:wsp>
                          <wps:cNvPr id="76" name="Rectangle 76"/>
                          <wps:cNvSpPr/>
                          <wps:spPr>
                            <a:xfrm>
                              <a:off x="4959927" y="360397"/>
                              <a:ext cx="1724891" cy="696191"/>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7" name="Text Box 77"/>
                          <wps:cNvSpPr txBox="1"/>
                          <wps:spPr>
                            <a:xfrm>
                              <a:off x="5227932" y="329552"/>
                              <a:ext cx="932555" cy="549492"/>
                            </a:xfrm>
                            <a:prstGeom prst="rect">
                              <a:avLst/>
                            </a:prstGeom>
                            <a:noFill/>
                          </wps:spPr>
                          <wps:txbx>
                            <w:txbxContent>
                              <w:p w14:paraId="797EF79A" w14:textId="77777777" w:rsidR="001F3C52" w:rsidRDefault="001F3C52" w:rsidP="009213FE">
                                <w:pPr>
                                  <w:pStyle w:val="NormalWeb"/>
                                  <w:rPr>
                                    <w:sz w:val="24"/>
                                  </w:rPr>
                                </w:pPr>
                                <w:r>
                                  <w:rPr>
                                    <w:rFonts w:asciiTheme="minorHAnsi" w:hAnsi="Calibri" w:cstheme="minorBidi"/>
                                    <w:color w:val="000000" w:themeColor="text1"/>
                                    <w:kern w:val="24"/>
                                  </w:rPr>
                                  <w:t>Spectrum</w:t>
                                </w:r>
                              </w:p>
                              <w:p w14:paraId="16EDD8AB" w14:textId="77777777" w:rsidR="001F3C52" w:rsidRDefault="001F3C52" w:rsidP="009213FE">
                                <w:pPr>
                                  <w:pStyle w:val="NormalWeb"/>
                                </w:pPr>
                                <w:r>
                                  <w:rPr>
                                    <w:rFonts w:asciiTheme="minorHAnsi" w:hAnsi="Calibri" w:cstheme="minorBidi"/>
                                    <w:color w:val="000000" w:themeColor="text1"/>
                                    <w:kern w:val="24"/>
                                  </w:rPr>
                                  <w:t>analyser</w:t>
                                </w:r>
                              </w:p>
                            </w:txbxContent>
                          </wps:txbx>
                          <wps:bodyPr wrap="square" rtlCol="0">
                            <a:noAutofit/>
                          </wps:bodyPr>
                        </wps:wsp>
                        <wps:wsp>
                          <wps:cNvPr id="78" name="Rectangle 78"/>
                          <wps:cNvSpPr/>
                          <wps:spPr>
                            <a:xfrm>
                              <a:off x="0" y="1675727"/>
                              <a:ext cx="1724891" cy="696191"/>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9" name="Text Box 79"/>
                          <wps:cNvSpPr txBox="1"/>
                          <wps:spPr>
                            <a:xfrm>
                              <a:off x="463917" y="1778379"/>
                              <a:ext cx="706923" cy="549492"/>
                            </a:xfrm>
                            <a:prstGeom prst="rect">
                              <a:avLst/>
                            </a:prstGeom>
                            <a:noFill/>
                          </wps:spPr>
                          <wps:txbx>
                            <w:txbxContent>
                              <w:p w14:paraId="3D9DC634" w14:textId="77777777" w:rsidR="001F3C52" w:rsidRDefault="001F3C52" w:rsidP="009213FE">
                                <w:pPr>
                                  <w:pStyle w:val="NormalWeb"/>
                                  <w:rPr>
                                    <w:sz w:val="24"/>
                                  </w:rPr>
                                </w:pPr>
                                <w:r>
                                  <w:rPr>
                                    <w:rFonts w:asciiTheme="minorHAnsi" w:hAnsi="Calibri" w:cstheme="minorBidi"/>
                                    <w:color w:val="000000" w:themeColor="text1"/>
                                    <w:kern w:val="24"/>
                                  </w:rPr>
                                  <w:t>Power</w:t>
                                </w:r>
                              </w:p>
                              <w:p w14:paraId="68C98790" w14:textId="77777777" w:rsidR="001F3C52" w:rsidRDefault="001F3C52" w:rsidP="009213FE">
                                <w:pPr>
                                  <w:pStyle w:val="NormalWeb"/>
                                </w:pPr>
                                <w:r>
                                  <w:rPr>
                                    <w:rFonts w:asciiTheme="minorHAnsi" w:hAnsi="Calibri" w:cstheme="minorBidi"/>
                                    <w:color w:val="000000" w:themeColor="text1"/>
                                    <w:kern w:val="24"/>
                                  </w:rPr>
                                  <w:t>supply</w:t>
                                </w:r>
                              </w:p>
                            </w:txbxContent>
                          </wps:txbx>
                          <wps:bodyPr wrap="square" rtlCol="0">
                            <a:noAutofit/>
                          </wps:bodyPr>
                        </wps:wsp>
                        <wps:wsp>
                          <wps:cNvPr id="80" name="Up Arrow 80"/>
                          <wps:cNvSpPr/>
                          <wps:spPr>
                            <a:xfrm>
                              <a:off x="640230" y="1056592"/>
                              <a:ext cx="444224" cy="617769"/>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1" name="Oval 81"/>
                          <wps:cNvSpPr/>
                          <wps:spPr>
                            <a:xfrm>
                              <a:off x="1219028" y="0"/>
                              <a:ext cx="459487" cy="18106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2" name="Straight Connector 82"/>
                          <wps:cNvCnPr/>
                          <wps:spPr>
                            <a:xfrm>
                              <a:off x="1724892" y="708495"/>
                              <a:ext cx="755072"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83" name="Straight Connector 83"/>
                          <wps:cNvCnPr/>
                          <wps:spPr>
                            <a:xfrm>
                              <a:off x="4204855" y="708495"/>
                              <a:ext cx="755072" cy="0"/>
                            </a:xfrm>
                            <a:prstGeom prst="line">
                              <a:avLst/>
                            </a:prstGeom>
                          </wps:spPr>
                          <wps:style>
                            <a:lnRef idx="1">
                              <a:schemeClr val="accent1"/>
                            </a:lnRef>
                            <a:fillRef idx="0">
                              <a:schemeClr val="accent1"/>
                            </a:fillRef>
                            <a:effectRef idx="0">
                              <a:schemeClr val="accent1"/>
                            </a:effectRef>
                            <a:fontRef idx="minor">
                              <a:schemeClr val="tx1"/>
                            </a:fontRef>
                          </wps:style>
                          <wps:bodyPr/>
                        </wps:wsp>
                      </wpg:grpSp>
                      <wps:wsp>
                        <wps:cNvPr id="84" name="Straight Connector 84"/>
                        <wps:cNvCnPr/>
                        <wps:spPr>
                          <a:xfrm>
                            <a:off x="1133495" y="142493"/>
                            <a:ext cx="4807" cy="139778"/>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5EF62EFD" id="Group_x0020_1" o:spid="_x0000_s1029" style="width:414.9pt;height:157.9pt;mso-position-horizontal-relative:char;mso-position-vertical-relative:line" coordsize="5230091,186663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">
                <v:group id="Group_x0020_71" o:spid="_x0000_s1030" style="position:absolute;width:5230091;height:1866636" coordsize="6684818,23719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66CIcUAAADbAAAA&#10;DwAAAAAAAAAAAAAAAACpAgAAZHJzL2Rvd25yZXYueG1sUEsFBgAAAAAEAAQA+gAAAJsDAAAAAA==&#10;">
                  <v:rect id="Rectangle_x0020_72" o:spid="_x0000_s1031" style="position:absolute;left:1;top:360399;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DsjZxgAA&#10;ANsAAAAPAAAAZHJzL2Rvd25yZXYueG1sRI9Pa8JAFMTvhX6H5RV6Ed3ooZXoKkVpyaEU6p+Dt2f2&#10;mU3Nvg3ZV02/fbdQ8DjMzG+Y+bL3jbpQF+vABsajDBRxGWzNlYHd9nU4BRUF2WITmAz8UITl4v5u&#10;jrkNV/6ky0YqlSAcczTgRNpc61g68hhHoSVO3il0HiXJrtK2w2uC+0ZPsuxJe6w5LThsaeWoPG++&#10;vYFD0Uv1NX6T9zMO9oPCHcuP9dGYx4f+ZQZKqJdb+L9dWAPPE/j7kn6AXvw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GDsjZxgAAANsAAAAPAAAAAAAAAAAAAAAAAJcCAABkcnMv&#10;ZG93bnJldi54bWxQSwUGAAAAAAQABAD1AAAAigMAAAAA&#10;" filled="f" strokecolor="black [3213]" strokeweight="1pt"/>
                  <v:shapetype id="_x0000_t202" coordsize="21600,21600" o:spt="202" path="m0,0l0,21600,21600,21600,21600,0xe">
                    <v:stroke joinstyle="miter"/>
                    <v:path gradientshapeok="t" o:connecttype="rect"/>
                  </v:shapetype>
                  <v:shape id="Text_x0020_Box_x0020_73" o:spid="_x0000_s1032" type="#_x0000_t202" style="position:absolute;left:180841;top:385324;width:1158997;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ja4uxAAA&#10;ANsAAAAPAAAAZHJzL2Rvd25yZXYueG1sRI9PawIxFMTvBb9DeEJvmtSqbbcbRSyCp4pWC709Nm//&#10;4OZl2aTu+u0bQehxmJnfMOmyt7W4UOsrxxqexgoEceZMxYWG49dm9ArCB2SDtWPScCUPy8XgIcXE&#10;uI73dDmEQkQI+wQ1lCE0iZQ+K8miH7uGOHq5ay2GKNtCmha7CLe1nCg1lxYrjgslNrQuKTsffq2G&#10;02f+8z1Vu+LDzprO9UqyfZNaPw771TuIQH34D9/bW6Ph5RluX+IPkI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Y2uLsQAAADbAAAADwAAAAAAAAAAAAAAAACXAgAAZHJzL2Rv&#10;d25yZXYueG1sUEsFBgAAAAAEAAQA9QAAAIgDAAAAAA==&#10;" filled="f" stroked="f">
                    <v:textbox>
                      <w:txbxContent>
                        <w:p w14:paraId="2FF1C1E2" w14:textId="77777777" w:rsidR="001F3C52" w:rsidRDefault="001F3C52" w:rsidP="009213FE">
                          <w:pPr>
                            <w:pStyle w:val="NormalWeb"/>
                            <w:rPr>
                              <w:sz w:val="24"/>
                            </w:rPr>
                          </w:pPr>
                          <w:r>
                            <w:rPr>
                              <w:rFonts w:asciiTheme="minorHAnsi" w:hAnsi="Calibri" w:cstheme="minorBidi"/>
                              <w:color w:val="000000" w:themeColor="text1"/>
                              <w:kern w:val="24"/>
                            </w:rPr>
                            <w:t>Transponder</w:t>
                          </w:r>
                        </w:p>
                        <w:p w14:paraId="68A7C760" w14:textId="77777777" w:rsidR="001F3C52" w:rsidRDefault="001F3C52" w:rsidP="009213FE">
                          <w:pPr>
                            <w:pStyle w:val="NormalWeb"/>
                          </w:pPr>
                          <w:r>
                            <w:rPr>
                              <w:rFonts w:asciiTheme="minorHAnsi" w:hAnsi="Calibri" w:cstheme="minorBidi"/>
                              <w:color w:val="000000" w:themeColor="text1"/>
                              <w:kern w:val="24"/>
                            </w:rPr>
                            <w:t>to be tested</w:t>
                          </w:r>
                        </w:p>
                      </w:txbxContent>
                    </v:textbox>
                  </v:shape>
                  <v:rect id="Rectangle_x0020_74" o:spid="_x0000_s1033" style="position:absolute;left:2479964;top:360399;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q/U2xgAA&#10;ANsAAAAPAAAAZHJzL2Rvd25yZXYueG1sRI9Ba8JAFITvhf6H5RV6Ed0opUp0ldJiyaEUtPXg7Zl9&#10;ZlOzb0P2VdN/3y0UPA4z8w2zWPW+UWfqYh3YwHiUgSIug625MvD5sR7OQEVBttgEJgM/FGG1vL1Z&#10;YG7DhTd03kqlEoRjjgacSJtrHUtHHuMotMTJO4bOoyTZVdp2eElw3+hJlj1qjzWnBYctPTsqT9tv&#10;b2Bf9FJ9jV/l7YSD3aBwh/L95WDM/V3/NAcl1Ms1/N8urIHpA/x9ST9AL3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mq/U2xgAAANsAAAAPAAAAAAAAAAAAAAAAAJcCAABkcnMv&#10;ZG93bnJldi54bWxQSwUGAAAAAAQABAD1AAAAigMAAAAA&#10;" filled="f" strokecolor="black [3213]" strokeweight="1pt"/>
                  <v:shape id="Text_x0020_Box_x0020_75" o:spid="_x0000_s1034" type="#_x0000_t202" style="position:absolute;left:2749242;top:360397;width:1017775;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KJPBwwAA&#10;ANsAAAAPAAAAZHJzL2Rvd25yZXYueG1sRI9Ba8JAFITvBf/D8oTe6q6iVtNsRJRCT4pWBW+P7DMJ&#10;zb4N2a1J/31XKPQ4zMw3TLrqbS3u1PrKsYbxSIEgzp2puNBw+nx/WYDwAdlg7Zg0/JCHVTZ4SjEx&#10;ruMD3Y+hEBHCPkENZQhNIqXPS7LoR64hjt7NtRZDlG0hTYtdhNtaTpSaS4sVx4USG9qUlH8dv62G&#10;8+52vUzVvtjaWdO5Xkm2S6n187Bfv4EI1If/8F/7w2h4ncHjS/wBMvs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RKJPBwwAAANsAAAAPAAAAAAAAAAAAAAAAAJcCAABkcnMvZG93&#10;bnJldi54bWxQSwUGAAAAAAQABAD1AAAAhwMAAAAA&#10;" filled="f" stroked="f">
                    <v:textbox>
                      <w:txbxContent>
                        <w:p w14:paraId="0798AAA2" w14:textId="77777777" w:rsidR="001F3C52" w:rsidRDefault="001F3C52" w:rsidP="009213FE">
                          <w:pPr>
                            <w:pStyle w:val="NormalWeb"/>
                            <w:rPr>
                              <w:sz w:val="24"/>
                            </w:rPr>
                          </w:pPr>
                          <w:r>
                            <w:rPr>
                              <w:rFonts w:asciiTheme="minorHAnsi" w:hAnsi="Calibri" w:cstheme="minorBidi"/>
                              <w:color w:val="000000" w:themeColor="text1"/>
                              <w:kern w:val="24"/>
                            </w:rPr>
                            <w:t>Cascaded</w:t>
                          </w:r>
                        </w:p>
                        <w:p w14:paraId="06D6CCE4" w14:textId="77777777" w:rsidR="001F3C52" w:rsidRDefault="001F3C52" w:rsidP="009213FE">
                          <w:pPr>
                            <w:pStyle w:val="NormalWeb"/>
                          </w:pPr>
                          <w:r>
                            <w:rPr>
                              <w:rFonts w:asciiTheme="minorHAnsi" w:hAnsi="Calibri" w:cstheme="minorBidi"/>
                              <w:color w:val="000000" w:themeColor="text1"/>
                              <w:kern w:val="24"/>
                            </w:rPr>
                            <w:t>attenuator</w:t>
                          </w:r>
                        </w:p>
                      </w:txbxContent>
                    </v:textbox>
                  </v:shape>
                  <v:rect id="Rectangle_x0020_76" o:spid="_x0000_s1035" style="position:absolute;left:4959927;top:360397;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Nc7axgAA&#10;ANsAAAAPAAAAZHJzL2Rvd25yZXYueG1sRI9Pa8JAFMTvhX6H5RW8iG70YCW6SmlpyaEU6p+Dt2f2&#10;mU3Nvg3ZV02/fbdQ8DjMzG+Y5br3jbpQF+vABibjDBRxGWzNlYHd9nU0BxUF2WITmAz8UIT16v5u&#10;ibkNV/6ky0YqlSAcczTgRNpc61g68hjHoSVO3il0HiXJrtK2w2uC+0ZPs2ymPdacFhy29OyoPG++&#10;vYFD0Uv1NXmT9zMO98PCHcuPl6Mxg4f+aQFKqJdb+L9dWAOPM/j7kn6AXv0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5Nc7axgAAANsAAAAPAAAAAAAAAAAAAAAAAJcCAABkcnMv&#10;ZG93bnJldi54bWxQSwUGAAAAAAQABAD1AAAAigMAAAAA&#10;" filled="f" strokecolor="black [3213]" strokeweight="1pt"/>
                  <v:shape id="Text_x0020_Box_x0020_77" o:spid="_x0000_s1036" type="#_x0000_t202" style="position:absolute;left:5227932;top:329552;width:932555;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tqgtwwAA&#10;ANsAAAAPAAAAZHJzL2Rvd25yZXYueG1sRI9Pa8JAFMTvgt9heUJvumux/kldRSqFnpSmKnh7ZJ9J&#10;aPZtyG5N+u1dQfA4zMxvmOW6s5W4UuNLxxrGIwWCOHOm5FzD4edzOAfhA7LByjFp+CcP61W/t8TE&#10;uJa/6ZqGXEQI+wQ1FCHUiZQ+K8iiH7maOHoX11gMUTa5NA22EW4r+arUVFosOS4UWNNHQdlv+mc1&#10;HHeX82mi9vnWvtWt65Rku5Bavwy6zTuIQF14hh/tL6NhNoP7l/gD5OoG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OtqgtwwAAANsAAAAPAAAAAAAAAAAAAAAAAJcCAABkcnMvZG93&#10;bnJldi54bWxQSwUGAAAAAAQABAD1AAAAhwMAAAAA&#10;" filled="f" stroked="f">
                    <v:textbox>
                      <w:txbxContent>
                        <w:p w14:paraId="797EF79A" w14:textId="77777777" w:rsidR="001F3C52" w:rsidRDefault="001F3C52" w:rsidP="009213FE">
                          <w:pPr>
                            <w:pStyle w:val="NormalWeb"/>
                            <w:rPr>
                              <w:sz w:val="24"/>
                            </w:rPr>
                          </w:pPr>
                          <w:r>
                            <w:rPr>
                              <w:rFonts w:asciiTheme="minorHAnsi" w:hAnsi="Calibri" w:cstheme="minorBidi"/>
                              <w:color w:val="000000" w:themeColor="text1"/>
                              <w:kern w:val="24"/>
                            </w:rPr>
                            <w:t>Spectrum</w:t>
                          </w:r>
                        </w:p>
                        <w:p w14:paraId="16EDD8AB" w14:textId="77777777" w:rsidR="001F3C52" w:rsidRDefault="001F3C52" w:rsidP="009213FE">
                          <w:pPr>
                            <w:pStyle w:val="NormalWeb"/>
                          </w:pPr>
                          <w:r>
                            <w:rPr>
                              <w:rFonts w:asciiTheme="minorHAnsi" w:hAnsi="Calibri" w:cstheme="minorBidi"/>
                              <w:color w:val="000000" w:themeColor="text1"/>
                              <w:kern w:val="24"/>
                            </w:rPr>
                            <w:t>analyser</w:t>
                          </w:r>
                        </w:p>
                      </w:txbxContent>
                    </v:textbox>
                  </v:shape>
                  <v:rect id="Rectangle_x0020_78" o:spid="_x0000_s1037" style="position:absolute;top:1675727;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5v8zwgAA&#10;ANsAAAAPAAAAZHJzL2Rvd25yZXYueG1sRE9Na8JAEL0L/odlhF6kbuxBS+oqRWnJoQja9tDbmJ1m&#10;U7OzITvV+O/dg+Dx8b4Xq9436kRdrAMbmE4yUMRlsDVXBr4+3x6fQUVBttgEJgMXirBaDgcLzG04&#10;845Oe6lUCuGYowEn0uZax9KRxzgJLXHifkPnURLsKm07PKdw3+inLJtpjzWnBoctrR2Vx/2/N/BT&#10;9FL9Td/l44jj73HhDuV2czDmYdS/voAS6uUuvrkLa2CexqYv6Qfo5R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fm/zPCAAAA2wAAAA8AAAAAAAAAAAAAAAAAlwIAAGRycy9kb3du&#10;cmV2LnhtbFBLBQYAAAAABAAEAPUAAACGAwAAAAA=&#10;" filled="f" strokecolor="black [3213]" strokeweight="1pt"/>
                  <v:shape id="Text_x0020_Box_x0020_79" o:spid="_x0000_s1038" type="#_x0000_t202" style="position:absolute;left:463917;top:1778379;width:706923;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ZZnEwwAA&#10;ANsAAAAPAAAAZHJzL2Rvd25yZXYueG1sRI9bi8IwFITfBf9DOIJva6K4XqpRRFnYpxWv4NuhObbF&#10;5qQ0Wdv995uFBR+HmfmGWa5bW4on1b5wrGE4UCCIU2cKzjScTx9vMxA+IBssHZOGH/KwXnU7S0yM&#10;a/hAz2PIRISwT1BDHkKVSOnTnCz6gauIo3d3tcUQZZ1JU2MT4baUI6Um0mLBcSHHirY5pY/jt9Vw&#10;+brfrmO1z3b2vWpcqyTbudS632s3CxCB2vAK/7c/jYbpHP6+xB8gV7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QZZnEwwAAANsAAAAPAAAAAAAAAAAAAAAAAJcCAABkcnMvZG93&#10;bnJldi54bWxQSwUGAAAAAAQABAD1AAAAhwMAAAAA&#10;" filled="f" stroked="f">
                    <v:textbox>
                      <w:txbxContent>
                        <w:p w14:paraId="3D9DC634" w14:textId="77777777" w:rsidR="001F3C52" w:rsidRDefault="001F3C52" w:rsidP="009213FE">
                          <w:pPr>
                            <w:pStyle w:val="NormalWeb"/>
                            <w:rPr>
                              <w:sz w:val="24"/>
                            </w:rPr>
                          </w:pPr>
                          <w:r>
                            <w:rPr>
                              <w:rFonts w:asciiTheme="minorHAnsi" w:hAnsi="Calibri" w:cstheme="minorBidi"/>
                              <w:color w:val="000000" w:themeColor="text1"/>
                              <w:kern w:val="24"/>
                            </w:rPr>
                            <w:t>Power</w:t>
                          </w:r>
                        </w:p>
                        <w:p w14:paraId="68C98790" w14:textId="77777777" w:rsidR="001F3C52" w:rsidRDefault="001F3C52" w:rsidP="009213FE">
                          <w:pPr>
                            <w:pStyle w:val="NormalWeb"/>
                          </w:pPr>
                          <w:r>
                            <w:rPr>
                              <w:rFonts w:asciiTheme="minorHAnsi" w:hAnsi="Calibri" w:cstheme="minorBidi"/>
                              <w:color w:val="000000" w:themeColor="text1"/>
                              <w:kern w:val="24"/>
                            </w:rPr>
                            <w:t>supply</w:t>
                          </w:r>
                        </w:p>
                      </w:txbxContent>
                    </v:textbox>
                  </v:shape>
                  <v:shapetype id="_x0000_t68" coordsize="21600,21600" o:spt="68" adj="5400,5400" path="m0@0l@1@0@1,21600@2,21600@2@0,21600@0,1080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_x0020_Arrow_x0020_80" o:spid="_x0000_s1039" type="#_x0000_t68" style="position:absolute;left:640230;top:1056592;width:444224;height:617769;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j+cFxAAA&#10;ANsAAAAPAAAAZHJzL2Rvd25yZXYueG1sRI/BasMwDIbvg72D0WCX0jorWylZ3VJKM3LIYU37ACJW&#10;k7BYDrGXZG8/HQY7il//J327w+w6NdIQWs8GXlYJKOLK25ZrA7drttyCChHZYueZDPxQgMP+8WGH&#10;qfUTX2gsY60EwiFFA02Mfap1qBpyGFa+J5bs7geHUcah1nbASeCu0+sk2WiHLcuFBns6NVR9ld9O&#10;KFleFK8fb3z/nM5JOc0L1LQw5vlpPr6DijTH/+W/dm4NbOV7cREP0Pt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eI/nBcQAAADbAAAADwAAAAAAAAAAAAAAAACXAgAAZHJzL2Rv&#10;d25yZXYueG1sUEsFBgAAAAAEAAQA9QAAAIgDAAAAAA==&#10;" adj="7766" fillcolor="#00558c [3204]" strokecolor="#002a45 [1604]" strokeweight="2pt"/>
                  <v:oval id="Oval_x0020_81" o:spid="_x0000_s1040" style="position:absolute;left:1219028;width:459487;height:181065;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9u8BwwAA&#10;ANsAAAAPAAAAZHJzL2Rvd25yZXYueG1sRI9Pi8IwFMTvC36H8Bb2tk2Vsko1yioIPQn+geLt0bxt&#10;yyYvpcna+u3NguBxmJnfMKvNaI24Ue9bxwqmSQqCuHK65VrB5bz/XIDwAVmjcUwK7uRhs568rTDX&#10;buAj3U6hFhHCPkcFTQhdLqWvGrLoE9cRR+/H9RZDlH0tdY9DhFsjZ2n6JS22HBca7GjXUPV7+rMK&#10;ssJmB3M/DnzdG8O7WWnn21Kpj/fxewki0Bhe4We70AoWU/j/En+AXD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z9u8BwwAAANsAAAAPAAAAAAAAAAAAAAAAAJcCAABkcnMvZG93&#10;bnJldi54bWxQSwUGAAAAAAQABAD1AAAAhwMAAAAA&#10;" filled="f" strokecolor="#002a45 [1604]" strokeweight="2pt"/>
                  <v:line id="Straight_x0020_Connector_x0020_82" o:spid="_x0000_s1041" style="position:absolute;visibility:visible;mso-wrap-style:square" from="1724892,708495" to="2479964,70849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2hT88QAAADbAAAADwAAAGRycy9kb3ducmV2LnhtbESPUUvDQBCE3wX/w7GCb+ZixBBjr6UU&#10;CkV9sfoD1tyahOb24t3aJv56TxD6OMzMN8xiNblBHSnE3rOB2ywHRdx423Nr4P1te1OBioJscfBM&#10;BmaKsFpeXiywtv7Er3TcS6sShGONBjqRsdY6Nh05jJkfiZP36YNDSTK02gY8JbgbdJHnpXbYc1ro&#10;cKRNR81h/+0MfD2/7OL8MRRS3v88HcK6epC7aMz11bR+BCU0yTn8395ZA1UBf1/SD9DLX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naFPzxAAAANsAAAAPAAAAAAAAAAAA&#10;AAAAAKECAABkcnMvZG93bnJldi54bWxQSwUGAAAAAAQABAD5AAAAkgMAAAAA&#10;" strokecolor="#005084 [3044]"/>
                  <v:line id="Straight_x0020_Connector_x0020_83" o:spid="_x0000_s1042" style="position:absolute;visibility:visible;mso-wrap-style:square" from="4204855,708495" to="4959927,70849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CT2aMQAAADbAAAADwAAAGRycy9kb3ducmV2LnhtbESPUWvCQBCE3wv+h2OFvtVLlUpMPUUE&#10;QVpfav0B29w2Ceb24t2qsb++JxT6OMzMN8x82btWXSjExrOB51EGirj0tuHKwOFz85SDioJssfVM&#10;Bm4UYbkYPMyxsP7KH3TZS6UShGOBBmqRrtA6ljU5jCPfESfv2weHkmSotA14TXDX6nGWTbXDhtNC&#10;jR2tayqP+7MzcHrfbePtqx3L9OXn7RhW+Uwm0ZjHYb96BSXUy3/4r721BvIJ3L+kH6AXv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IJPZoxAAAANsAAAAPAAAAAAAAAAAA&#10;AAAAAKECAABkcnMvZG93bnJldi54bWxQSwUGAAAAAAQABAD5AAAAkgMAAAAA&#10;" strokecolor="#005084 [3044]"/>
                </v:group>
                <v:line id="Straight_x0020_Connector_x0020_84" o:spid="_x0000_s1043" style="position:absolute;visibility:visible;mso-wrap-style:square" from="1133495,142493" to="1138302,28227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81uHMUAAADbAAAADwAAAGRycy9kb3ducmV2LnhtbESPUUvDQBCE3wv+h2MF39qLVUsaey1F&#10;EIrti9EfsM2tSWhuL96tbeqv7xUEH4eZ+YZZrAbXqSOF2Ho2cD/JQBFX3rZcG/j8eB3noKIgW+w8&#10;k4EzRVgtb0YLLKw/8TsdS6lVgnAs0EAj0hdax6ohh3Hie+LkffngUJIMtbYBTwnuOj3Nspl22HJa&#10;aLCnl4aqQ/njDHxvd5t43ndTmT39vh3COp/LQzTm7nZYP4MSGuQ//NfeWAP5I1y/pB+glxc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B81uHMUAAADbAAAADwAAAAAAAAAA&#10;AAAAAAChAgAAZHJzL2Rvd25yZXYueG1sUEsFBgAAAAAEAAQA+QAAAJMDAAAAAA==&#10;" strokecolor="#005084 [3044]"/>
                <w10:anchorlock/>
              </v:group>
            </w:pict>
          </mc:Fallback>
        </mc:AlternateContent>
      </w:r>
    </w:p>
    <w:p w14:paraId="0FAA2241" w14:textId="77777777" w:rsidR="008F4BA0" w:rsidRPr="008F4BA0" w:rsidRDefault="008F4BA0" w:rsidP="007D222C">
      <w:pPr>
        <w:pStyle w:val="Figurecaption"/>
        <w:rPr>
          <w:lang w:val="en-US"/>
        </w:rPr>
      </w:pPr>
      <w:bookmarkStart w:id="277" w:name="_Toc335042145"/>
      <w:bookmarkStart w:id="278" w:name="_Toc212279877"/>
      <w:bookmarkStart w:id="279" w:name="_Toc445824859"/>
      <w:r w:rsidRPr="008F4BA0">
        <w:rPr>
          <w:lang w:val="en-US"/>
        </w:rPr>
        <w:t>Measurement of power transmitted via direct connection through cable and signal attenuation.</w:t>
      </w:r>
      <w:bookmarkEnd w:id="277"/>
      <w:bookmarkEnd w:id="278"/>
      <w:bookmarkEnd w:id="279"/>
    </w:p>
    <w:p w14:paraId="0CF0C65F" w14:textId="77777777" w:rsidR="008F4BA0" w:rsidRPr="008F4BA0" w:rsidRDefault="008F4BA0" w:rsidP="007D222C">
      <w:pPr>
        <w:pStyle w:val="Heading3"/>
        <w:rPr>
          <w:rFonts w:eastAsiaTheme="minorHAnsi"/>
        </w:rPr>
      </w:pPr>
      <w:bookmarkStart w:id="280" w:name="_Toc335042110"/>
      <w:bookmarkStart w:id="281" w:name="_Toc338166189"/>
      <w:bookmarkStart w:id="282" w:name="_Toc228419219"/>
      <w:bookmarkStart w:id="283" w:name="_Toc445825114"/>
      <w:r w:rsidRPr="008F4BA0">
        <w:rPr>
          <w:rFonts w:eastAsiaTheme="minorHAnsi"/>
        </w:rPr>
        <w:t>Data, curves, images and graphs - example.</w:t>
      </w:r>
      <w:bookmarkEnd w:id="280"/>
      <w:bookmarkEnd w:id="281"/>
      <w:bookmarkEnd w:id="282"/>
      <w:bookmarkEnd w:id="283"/>
    </w:p>
    <w:p w14:paraId="0BF6EB2E" w14:textId="77777777" w:rsidR="008F4BA0" w:rsidRPr="008F4BA0" w:rsidRDefault="008F4BA0" w:rsidP="007D222C">
      <w:pPr>
        <w:pStyle w:val="BodyText"/>
        <w:jc w:val="center"/>
      </w:pPr>
      <w:r w:rsidRPr="008F4BA0">
        <w:rPr>
          <w:noProof/>
          <w:lang w:val="en-US"/>
        </w:rPr>
        <w:drawing>
          <wp:inline distT="0" distB="0" distL="0" distR="0" wp14:anchorId="2221B4E8" wp14:editId="0225F829">
            <wp:extent cx="4180417" cy="2548466"/>
            <wp:effectExtent l="19050" t="0" r="0" b="0"/>
            <wp:docPr id="32" name="Imagen 13" descr="Consumo Kannad 10 minu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onsumo Kannad 10 minutos"/>
                    <pic:cNvPicPr>
                      <a:picLocks noChangeAspect="1" noChangeArrowheads="1"/>
                    </pic:cNvPicPr>
                  </pic:nvPicPr>
                  <pic:blipFill>
                    <a:blip r:embed="rId31" cstate="print"/>
                    <a:srcRect l="4590" t="4444"/>
                    <a:stretch>
                      <a:fillRect/>
                    </a:stretch>
                  </pic:blipFill>
                  <pic:spPr bwMode="auto">
                    <a:xfrm>
                      <a:off x="0" y="0"/>
                      <a:ext cx="4180417" cy="2548466"/>
                    </a:xfrm>
                    <a:prstGeom prst="rect">
                      <a:avLst/>
                    </a:prstGeom>
                    <a:noFill/>
                    <a:ln w="9525">
                      <a:noFill/>
                      <a:miter lim="800000"/>
                      <a:headEnd/>
                      <a:tailEnd/>
                    </a:ln>
                  </pic:spPr>
                </pic:pic>
              </a:graphicData>
            </a:graphic>
          </wp:inline>
        </w:drawing>
      </w:r>
    </w:p>
    <w:p w14:paraId="1AA8EDD3" w14:textId="77777777" w:rsidR="008F4BA0" w:rsidRPr="008F4BA0" w:rsidRDefault="008F4BA0" w:rsidP="007D222C">
      <w:pPr>
        <w:pStyle w:val="Figurecaption"/>
        <w:jc w:val="center"/>
        <w:rPr>
          <w:lang w:val="en-US"/>
        </w:rPr>
      </w:pPr>
      <w:bookmarkStart w:id="284" w:name="_Toc335042146"/>
      <w:bookmarkStart w:id="285" w:name="_Toc212279878"/>
      <w:bookmarkStart w:id="286" w:name="_Toc445824860"/>
      <w:r w:rsidRPr="008F4BA0">
        <w:rPr>
          <w:lang w:val="en-US"/>
        </w:rPr>
        <w:t>Consumption [</w:t>
      </w:r>
      <w:commentRangeStart w:id="287"/>
      <w:proofErr w:type="spellStart"/>
      <w:r w:rsidRPr="008F4BA0">
        <w:rPr>
          <w:lang w:val="en-US"/>
        </w:rPr>
        <w:t>u</w:t>
      </w:r>
      <w:commentRangeEnd w:id="287"/>
      <w:r w:rsidR="005025CC">
        <w:rPr>
          <w:rStyle w:val="CommentReference"/>
          <w:b w:val="0"/>
          <w:bCs w:val="0"/>
          <w:i w:val="0"/>
          <w:color w:val="auto"/>
          <w:u w:val="none"/>
        </w:rPr>
        <w:commentReference w:id="287"/>
      </w:r>
      <w:r w:rsidRPr="008F4BA0">
        <w:rPr>
          <w:lang w:val="en-US"/>
        </w:rPr>
        <w:t>A</w:t>
      </w:r>
      <w:proofErr w:type="spellEnd"/>
      <w:r w:rsidRPr="008F4BA0">
        <w:rPr>
          <w:lang w:val="en-US"/>
        </w:rPr>
        <w:t xml:space="preserve">] vs. Samples, samples taken every 12 </w:t>
      </w:r>
      <w:proofErr w:type="spellStart"/>
      <w:r w:rsidRPr="008F4BA0">
        <w:rPr>
          <w:lang w:val="en-US"/>
        </w:rPr>
        <w:t>ms.</w:t>
      </w:r>
      <w:bookmarkEnd w:id="284"/>
      <w:bookmarkEnd w:id="285"/>
      <w:bookmarkEnd w:id="286"/>
      <w:proofErr w:type="spellEnd"/>
    </w:p>
    <w:p w14:paraId="5DB86E46" w14:textId="77777777" w:rsidR="008F4BA0" w:rsidRPr="008F4BA0" w:rsidRDefault="008F4BA0" w:rsidP="008F4BA0">
      <w:pPr>
        <w:pStyle w:val="BodyText"/>
        <w:rPr>
          <w:lang w:val="en-US"/>
        </w:rPr>
      </w:pPr>
      <w:r w:rsidRPr="008F4BA0">
        <w:rPr>
          <w:lang w:val="en-US"/>
        </w:rPr>
        <w:t>This shows the peak current used during transmission every three minutes.</w:t>
      </w:r>
    </w:p>
    <w:p w14:paraId="076B5D3B" w14:textId="77777777" w:rsidR="008F4BA0" w:rsidRPr="008F4BA0" w:rsidRDefault="008F4BA0" w:rsidP="007D222C">
      <w:pPr>
        <w:pStyle w:val="BodyText"/>
        <w:jc w:val="center"/>
      </w:pPr>
      <w:r w:rsidRPr="008F4BA0">
        <w:rPr>
          <w:noProof/>
          <w:lang w:val="en-US"/>
        </w:rPr>
        <w:lastRenderedPageBreak/>
        <w:drawing>
          <wp:inline distT="0" distB="0" distL="0" distR="0" wp14:anchorId="05ADE223" wp14:editId="7AC916C1">
            <wp:extent cx="5993199" cy="4419600"/>
            <wp:effectExtent l="19050" t="0" r="7551" b="0"/>
            <wp:docPr id="33" name="Picture 4" descr="\\HA04\Home$\SimonM\My Documents\IALA\AIS\Output Pow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A04\Home$\SimonM\My Documents\IALA\AIS\Output Power.PNG"/>
                    <pic:cNvPicPr>
                      <a:picLocks noChangeAspect="1" noChangeArrowheads="1"/>
                    </pic:cNvPicPr>
                  </pic:nvPicPr>
                  <pic:blipFill>
                    <a:blip r:embed="rId32"/>
                    <a:srcRect/>
                    <a:stretch>
                      <a:fillRect/>
                    </a:stretch>
                  </pic:blipFill>
                  <pic:spPr bwMode="auto">
                    <a:xfrm>
                      <a:off x="0" y="0"/>
                      <a:ext cx="5997537" cy="4422799"/>
                    </a:xfrm>
                    <a:prstGeom prst="rect">
                      <a:avLst/>
                    </a:prstGeom>
                    <a:noFill/>
                    <a:ln w="9525">
                      <a:noFill/>
                      <a:miter lim="800000"/>
                      <a:headEnd/>
                      <a:tailEnd/>
                    </a:ln>
                  </pic:spPr>
                </pic:pic>
              </a:graphicData>
            </a:graphic>
          </wp:inline>
        </w:drawing>
      </w:r>
    </w:p>
    <w:p w14:paraId="3CE46631" w14:textId="2B783338" w:rsidR="008F4BA0" w:rsidRPr="008F4BA0" w:rsidRDefault="008F4BA0" w:rsidP="007D222C">
      <w:pPr>
        <w:pStyle w:val="Figurecaption"/>
        <w:jc w:val="center"/>
        <w:rPr>
          <w:lang w:val="en-US"/>
        </w:rPr>
      </w:pPr>
      <w:bookmarkStart w:id="288" w:name="_Toc212279879"/>
      <w:bookmarkStart w:id="289" w:name="_Toc335042147"/>
      <w:bookmarkStart w:id="290" w:name="_Toc445824861"/>
      <w:r w:rsidRPr="008F4BA0">
        <w:rPr>
          <w:lang w:val="en-US"/>
        </w:rPr>
        <w:t>Consumption during transmission [</w:t>
      </w:r>
      <w:commentRangeStart w:id="291"/>
      <w:r w:rsidRPr="008F4BA0">
        <w:rPr>
          <w:lang w:val="en-US"/>
        </w:rPr>
        <w:t>A</w:t>
      </w:r>
      <w:commentRangeEnd w:id="291"/>
      <w:r w:rsidR="006D34EF">
        <w:rPr>
          <w:rStyle w:val="CommentReference"/>
          <w:b w:val="0"/>
          <w:bCs w:val="0"/>
          <w:i w:val="0"/>
          <w:color w:val="auto"/>
          <w:u w:val="none"/>
        </w:rPr>
        <w:commentReference w:id="291"/>
      </w:r>
      <w:r w:rsidRPr="008F4BA0">
        <w:rPr>
          <w:lang w:val="en-US"/>
        </w:rPr>
        <w:t>]</w:t>
      </w:r>
      <w:bookmarkEnd w:id="288"/>
      <w:bookmarkEnd w:id="289"/>
      <w:bookmarkEnd w:id="290"/>
    </w:p>
    <w:p w14:paraId="213143C3" w14:textId="77777777" w:rsidR="008F4BA0" w:rsidRPr="008F4BA0" w:rsidRDefault="008F4BA0" w:rsidP="008F4BA0">
      <w:pPr>
        <w:pStyle w:val="BodyText"/>
        <w:rPr>
          <w:lang w:val="en-US"/>
        </w:rPr>
      </w:pPr>
      <w:r w:rsidRPr="008F4BA0">
        <w:rPr>
          <w:lang w:val="en-US"/>
        </w:rPr>
        <w:t>This is an expanded view of the transmission shown in Figure 10.</w:t>
      </w:r>
    </w:p>
    <w:p w14:paraId="7A016122" w14:textId="77777777" w:rsidR="008F4BA0" w:rsidRPr="008F4BA0" w:rsidRDefault="008F4BA0" w:rsidP="007D222C">
      <w:pPr>
        <w:pStyle w:val="BodyText"/>
        <w:jc w:val="center"/>
        <w:rPr>
          <w:b/>
          <w:u w:val="single"/>
        </w:rPr>
      </w:pPr>
      <w:r w:rsidRPr="008F4BA0">
        <w:rPr>
          <w:b/>
          <w:noProof/>
          <w:u w:val="single"/>
          <w:lang w:val="en-US"/>
        </w:rPr>
        <w:drawing>
          <wp:inline distT="0" distB="0" distL="0" distR="0" wp14:anchorId="0F7AEA3C" wp14:editId="7978BB5D">
            <wp:extent cx="3433558" cy="2558142"/>
            <wp:effectExtent l="19050" t="0" r="0" b="0"/>
            <wp:docPr id="34" name="Imagen 16" descr="DSCN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N1284"/>
                    <pic:cNvPicPr>
                      <a:picLocks noChangeAspect="1" noChangeArrowheads="1"/>
                    </pic:cNvPicPr>
                  </pic:nvPicPr>
                  <pic:blipFill>
                    <a:blip r:embed="rId33" cstate="print"/>
                    <a:srcRect/>
                    <a:stretch>
                      <a:fillRect/>
                    </a:stretch>
                  </pic:blipFill>
                  <pic:spPr bwMode="auto">
                    <a:xfrm>
                      <a:off x="0" y="0"/>
                      <a:ext cx="3434572" cy="2558897"/>
                    </a:xfrm>
                    <a:prstGeom prst="rect">
                      <a:avLst/>
                    </a:prstGeom>
                    <a:noFill/>
                    <a:ln w="9525">
                      <a:noFill/>
                      <a:miter lim="800000"/>
                      <a:headEnd/>
                      <a:tailEnd/>
                    </a:ln>
                  </pic:spPr>
                </pic:pic>
              </a:graphicData>
            </a:graphic>
          </wp:inline>
        </w:drawing>
      </w:r>
    </w:p>
    <w:p w14:paraId="21F858A1" w14:textId="3B78FC6A" w:rsidR="008F4BA0" w:rsidRPr="008F4BA0" w:rsidRDefault="008F4BA0" w:rsidP="007D222C">
      <w:pPr>
        <w:pStyle w:val="Figurecaption"/>
        <w:jc w:val="center"/>
        <w:rPr>
          <w:lang w:val="en-US"/>
        </w:rPr>
      </w:pPr>
      <w:bookmarkStart w:id="292" w:name="_Toc212279880"/>
      <w:bookmarkStart w:id="293" w:name="_Toc445824862"/>
      <w:bookmarkStart w:id="294" w:name="_Toc335042150"/>
      <w:r w:rsidRPr="008F4BA0">
        <w:rPr>
          <w:lang w:val="en-US"/>
        </w:rPr>
        <w:t>Bench test</w:t>
      </w:r>
      <w:bookmarkEnd w:id="292"/>
      <w:bookmarkEnd w:id="293"/>
    </w:p>
    <w:p w14:paraId="1D3284E3" w14:textId="18A2DF76" w:rsidR="008F4BA0" w:rsidRPr="008F4BA0" w:rsidRDefault="008F4BA0" w:rsidP="008F4BA0">
      <w:pPr>
        <w:pStyle w:val="BodyText"/>
        <w:rPr>
          <w:lang w:val="en-US"/>
        </w:rPr>
      </w:pPr>
      <w:r w:rsidRPr="008F4BA0">
        <w:t>AIS</w:t>
      </w:r>
      <w:r w:rsidRPr="008F4BA0">
        <w:rPr>
          <w:lang w:val="en-US"/>
        </w:rPr>
        <w:t xml:space="preserve"> Transponder </w:t>
      </w:r>
      <w:r w:rsidRPr="008F4BA0">
        <w:t xml:space="preserve">receiver connected to a notebook computer via RS-232, </w:t>
      </w:r>
      <w:proofErr w:type="spellStart"/>
      <w:r w:rsidRPr="008F4BA0">
        <w:t>Multimeter</w:t>
      </w:r>
      <w:proofErr w:type="spellEnd"/>
      <w:r w:rsidRPr="008F4BA0">
        <w:t xml:space="preserve"> for me</w:t>
      </w:r>
      <w:r w:rsidR="00802A24">
        <w:t>asuring and registering current</w:t>
      </w:r>
      <w:r w:rsidRPr="008F4BA0">
        <w:t xml:space="preserve"> and cascaded attenuators for the transmitted signal to be displayed on the Spectrum.</w:t>
      </w:r>
    </w:p>
    <w:p w14:paraId="3620AFB0" w14:textId="77777777" w:rsidR="008F4BA0" w:rsidRPr="008F4BA0" w:rsidRDefault="008F4BA0" w:rsidP="007D222C">
      <w:pPr>
        <w:pStyle w:val="BodyText"/>
        <w:jc w:val="center"/>
        <w:rPr>
          <w:i/>
          <w:iCs/>
          <w:u w:val="single"/>
        </w:rPr>
      </w:pPr>
      <w:r w:rsidRPr="008F4BA0">
        <w:rPr>
          <w:i/>
          <w:iCs/>
          <w:noProof/>
          <w:lang w:val="en-US"/>
        </w:rPr>
        <w:lastRenderedPageBreak/>
        <w:drawing>
          <wp:inline distT="0" distB="0" distL="0" distR="0" wp14:anchorId="27B8C823" wp14:editId="76E2A92C">
            <wp:extent cx="3657600" cy="2743200"/>
            <wp:effectExtent l="19050" t="0" r="0" b="0"/>
            <wp:docPr id="22" name="Imagen 17" descr="DSCN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SCN1285"/>
                    <pic:cNvPicPr>
                      <a:picLocks noChangeAspect="1" noChangeArrowheads="1"/>
                    </pic:cNvPicPr>
                  </pic:nvPicPr>
                  <pic:blipFill>
                    <a:blip r:embed="rId34"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bookmarkEnd w:id="294"/>
    </w:p>
    <w:p w14:paraId="1F00C7C2" w14:textId="2A312C30" w:rsidR="008F4BA0" w:rsidRPr="008F4BA0" w:rsidRDefault="008F4BA0" w:rsidP="007D222C">
      <w:pPr>
        <w:pStyle w:val="Figurecaption"/>
        <w:jc w:val="center"/>
        <w:rPr>
          <w:lang w:val="en-US"/>
        </w:rPr>
      </w:pPr>
      <w:bookmarkStart w:id="295" w:name="_Toc335042151"/>
      <w:bookmarkStart w:id="296" w:name="_Toc212279881"/>
      <w:bookmarkStart w:id="297" w:name="_Toc445824863"/>
      <w:r w:rsidRPr="008F4BA0">
        <w:rPr>
          <w:lang w:val="en-US"/>
        </w:rPr>
        <w:t>Spectrum analyzer displaying transmission spectrum.</w:t>
      </w:r>
      <w:bookmarkEnd w:id="295"/>
      <w:bookmarkEnd w:id="296"/>
      <w:bookmarkEnd w:id="297"/>
    </w:p>
    <w:p w14:paraId="7BFC28A0" w14:textId="77777777" w:rsidR="008F4BA0" w:rsidRPr="008F4BA0" w:rsidRDefault="008F4BA0" w:rsidP="007D222C">
      <w:pPr>
        <w:pStyle w:val="BodyText"/>
        <w:jc w:val="center"/>
      </w:pPr>
      <w:r w:rsidRPr="008F4BA0">
        <w:rPr>
          <w:noProof/>
          <w:lang w:val="en-US"/>
        </w:rPr>
        <w:drawing>
          <wp:inline distT="0" distB="0" distL="0" distR="0" wp14:anchorId="7081019B" wp14:editId="202784A2">
            <wp:extent cx="5706836" cy="4114629"/>
            <wp:effectExtent l="19050" t="0" r="8164" b="0"/>
            <wp:docPr id="35" name="Picture 5" descr="\\HA04\Home$\SimonM\My Documents\IALA\AIS\Transmission Spectr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A04\Home$\SimonM\My Documents\IALA\AIS\Transmission Spectrum.PNG"/>
                    <pic:cNvPicPr>
                      <a:picLocks noChangeAspect="1" noChangeArrowheads="1"/>
                    </pic:cNvPicPr>
                  </pic:nvPicPr>
                  <pic:blipFill>
                    <a:blip r:embed="rId35"/>
                    <a:srcRect/>
                    <a:stretch>
                      <a:fillRect/>
                    </a:stretch>
                  </pic:blipFill>
                  <pic:spPr bwMode="auto">
                    <a:xfrm>
                      <a:off x="0" y="0"/>
                      <a:ext cx="5712844" cy="4118961"/>
                    </a:xfrm>
                    <a:prstGeom prst="rect">
                      <a:avLst/>
                    </a:prstGeom>
                    <a:noFill/>
                    <a:ln w="9525">
                      <a:noFill/>
                      <a:miter lim="800000"/>
                      <a:headEnd/>
                      <a:tailEnd/>
                    </a:ln>
                  </pic:spPr>
                </pic:pic>
              </a:graphicData>
            </a:graphic>
          </wp:inline>
        </w:drawing>
      </w:r>
    </w:p>
    <w:p w14:paraId="13AF8973" w14:textId="77777777" w:rsidR="008F4BA0" w:rsidRPr="008F4BA0" w:rsidRDefault="008F4BA0" w:rsidP="007D222C">
      <w:pPr>
        <w:pStyle w:val="Figurecaption"/>
        <w:rPr>
          <w:lang w:val="en-US"/>
        </w:rPr>
      </w:pPr>
      <w:bookmarkStart w:id="298" w:name="_Toc212279882"/>
      <w:bookmarkStart w:id="299" w:name="_Toc445824864"/>
      <w:r w:rsidRPr="008F4BA0">
        <w:rPr>
          <w:lang w:val="en-US"/>
        </w:rPr>
        <w:t xml:space="preserve">Trace from spectrum analyzer showing transmission frequency 162.025 MHz of the AIS-AtoN </w:t>
      </w:r>
      <w:commentRangeStart w:id="300"/>
      <w:r w:rsidRPr="008F4BA0">
        <w:rPr>
          <w:lang w:val="en-US"/>
        </w:rPr>
        <w:t>output</w:t>
      </w:r>
      <w:commentRangeEnd w:id="300"/>
      <w:r w:rsidR="006D34EF">
        <w:rPr>
          <w:rStyle w:val="CommentReference"/>
          <w:b w:val="0"/>
          <w:bCs w:val="0"/>
          <w:i w:val="0"/>
          <w:color w:val="auto"/>
          <w:u w:val="none"/>
        </w:rPr>
        <w:commentReference w:id="300"/>
      </w:r>
      <w:r w:rsidRPr="008F4BA0">
        <w:rPr>
          <w:lang w:val="en-US"/>
        </w:rPr>
        <w:t>.</w:t>
      </w:r>
      <w:bookmarkEnd w:id="298"/>
      <w:bookmarkEnd w:id="299"/>
    </w:p>
    <w:p w14:paraId="5038B60D" w14:textId="77777777" w:rsidR="008F4BA0" w:rsidRPr="008F4BA0" w:rsidRDefault="008F4BA0" w:rsidP="00E4712B">
      <w:pPr>
        <w:pStyle w:val="Heading3"/>
        <w:rPr>
          <w:rFonts w:eastAsiaTheme="minorHAnsi"/>
        </w:rPr>
      </w:pPr>
      <w:bookmarkStart w:id="301" w:name="_Toc338166190"/>
      <w:bookmarkStart w:id="302" w:name="_Toc228419220"/>
      <w:bookmarkStart w:id="303" w:name="_Toc445825115"/>
      <w:r w:rsidRPr="008F4BA0">
        <w:rPr>
          <w:rFonts w:eastAsiaTheme="minorHAnsi"/>
        </w:rPr>
        <w:t>Pre-deployment trial</w:t>
      </w:r>
      <w:bookmarkEnd w:id="301"/>
      <w:bookmarkEnd w:id="302"/>
      <w:bookmarkEnd w:id="303"/>
    </w:p>
    <w:p w14:paraId="2AACF02F" w14:textId="77777777" w:rsidR="008F4BA0" w:rsidRPr="008F4BA0" w:rsidRDefault="008F4BA0" w:rsidP="008F4BA0">
      <w:pPr>
        <w:pStyle w:val="BodyText"/>
      </w:pPr>
      <w:r w:rsidRPr="008F4BA0">
        <w:t>Prior to deployment, the AIS-AtoN should be set-up for transmission at an approved location and its performance monitored remotely.  Testing of off-station alarm should also be part of the testing sequence by moving it beyond its guard ring.</w:t>
      </w:r>
    </w:p>
    <w:p w14:paraId="4786FE49" w14:textId="77777777" w:rsidR="008F4BA0" w:rsidRPr="008F4BA0" w:rsidRDefault="008F4BA0" w:rsidP="008F4BA0">
      <w:pPr>
        <w:pStyle w:val="BodyText"/>
      </w:pPr>
      <w:r w:rsidRPr="008F4BA0">
        <w:lastRenderedPageBreak/>
        <w:t>When testing the AIS-AtoN that is not in its assigned position, agreement must be gained with the licensing authority to avoid confusion to local shipping.  If two AIS-AtoN use the same MMSI this will cause confusion; consideration should be given to using a specific MMSI for test purposes only.</w:t>
      </w:r>
    </w:p>
    <w:p w14:paraId="20D60DBD" w14:textId="77777777" w:rsidR="008F4BA0" w:rsidRPr="008F4BA0" w:rsidRDefault="008F4BA0" w:rsidP="00E4712B">
      <w:pPr>
        <w:pStyle w:val="Heading3"/>
        <w:rPr>
          <w:rFonts w:eastAsiaTheme="minorHAnsi"/>
          <w:u w:val="single"/>
        </w:rPr>
      </w:pPr>
      <w:bookmarkStart w:id="304" w:name="_Toc338166191"/>
      <w:bookmarkStart w:id="305" w:name="_Toc228419221"/>
      <w:bookmarkStart w:id="306" w:name="_Toc445825116"/>
      <w:r w:rsidRPr="008F4BA0">
        <w:rPr>
          <w:rFonts w:eastAsiaTheme="minorHAnsi"/>
        </w:rPr>
        <w:t>Analysis of results</w:t>
      </w:r>
      <w:bookmarkEnd w:id="304"/>
      <w:bookmarkEnd w:id="305"/>
      <w:bookmarkEnd w:id="306"/>
    </w:p>
    <w:p w14:paraId="4ED9CF9F" w14:textId="77777777" w:rsidR="008F4BA0" w:rsidRPr="008F4BA0" w:rsidRDefault="008F4BA0" w:rsidP="008F4BA0">
      <w:pPr>
        <w:pStyle w:val="BodyText"/>
        <w:rPr>
          <w:lang w:val="en-US"/>
        </w:rPr>
      </w:pPr>
      <w:r w:rsidRPr="008F4BA0">
        <w:rPr>
          <w:lang w:val="en-US"/>
        </w:rPr>
        <w:t>It is recommended to compare the results of the tests with the manufacturer’s specifications for compliance.</w:t>
      </w:r>
    </w:p>
    <w:p w14:paraId="14FED6F0" w14:textId="70E5BF1C" w:rsidR="008F4BA0" w:rsidRPr="008F4BA0" w:rsidRDefault="008F4BA0" w:rsidP="00E4712B">
      <w:pPr>
        <w:pStyle w:val="Heading3"/>
        <w:rPr>
          <w:rFonts w:eastAsiaTheme="minorHAnsi"/>
          <w:u w:val="single"/>
        </w:rPr>
      </w:pPr>
      <w:bookmarkStart w:id="307" w:name="_Toc338166192"/>
      <w:bookmarkStart w:id="308" w:name="_Toc228419222"/>
      <w:bookmarkStart w:id="309" w:name="_Toc445825117"/>
      <w:r w:rsidRPr="008F4BA0">
        <w:rPr>
          <w:rFonts w:eastAsiaTheme="minorHAnsi"/>
        </w:rPr>
        <w:t>Tests pre deployment</w:t>
      </w:r>
      <w:bookmarkEnd w:id="307"/>
      <w:bookmarkEnd w:id="308"/>
      <w:bookmarkEnd w:id="309"/>
    </w:p>
    <w:p w14:paraId="0F88764E" w14:textId="77777777" w:rsidR="008F4BA0" w:rsidRPr="008F4BA0" w:rsidRDefault="008F4BA0" w:rsidP="00E4712B">
      <w:pPr>
        <w:pStyle w:val="Bullet1"/>
      </w:pPr>
      <w:r w:rsidRPr="008F4BA0">
        <w:t>Power Consumption;</w:t>
      </w:r>
    </w:p>
    <w:p w14:paraId="012F3BE6" w14:textId="77777777" w:rsidR="008F4BA0" w:rsidRPr="008F4BA0" w:rsidRDefault="008F4BA0" w:rsidP="00E4712B">
      <w:pPr>
        <w:pStyle w:val="Bullet1"/>
      </w:pPr>
      <w:r w:rsidRPr="008F4BA0">
        <w:t>Output Power;</w:t>
      </w:r>
    </w:p>
    <w:p w14:paraId="0C198474" w14:textId="77777777" w:rsidR="008F4BA0" w:rsidRPr="008F4BA0" w:rsidRDefault="008F4BA0" w:rsidP="00E4712B">
      <w:pPr>
        <w:pStyle w:val="Bullet1"/>
      </w:pPr>
      <w:r w:rsidRPr="008F4BA0">
        <w:t>SWR;</w:t>
      </w:r>
    </w:p>
    <w:p w14:paraId="49FB1BD3" w14:textId="77777777" w:rsidR="008F4BA0" w:rsidRPr="008F4BA0" w:rsidRDefault="008F4BA0" w:rsidP="00E4712B">
      <w:pPr>
        <w:pStyle w:val="Bullet1"/>
      </w:pPr>
      <w:r w:rsidRPr="008F4BA0">
        <w:t>Slot synchronization (if possible);</w:t>
      </w:r>
    </w:p>
    <w:p w14:paraId="41675025" w14:textId="77777777" w:rsidR="008F4BA0" w:rsidRPr="008F4BA0" w:rsidRDefault="008F4BA0" w:rsidP="00E4712B">
      <w:pPr>
        <w:pStyle w:val="Bullet1"/>
      </w:pPr>
      <w:r w:rsidRPr="008F4BA0">
        <w:t>Functional test;</w:t>
      </w:r>
    </w:p>
    <w:p w14:paraId="337A7F8C" w14:textId="77777777" w:rsidR="008F4BA0" w:rsidRPr="008F4BA0" w:rsidRDefault="008F4BA0" w:rsidP="00E4712B">
      <w:pPr>
        <w:pStyle w:val="Bullet1"/>
      </w:pPr>
      <w:r w:rsidRPr="008F4BA0">
        <w:t>Off-stations alarms;</w:t>
      </w:r>
    </w:p>
    <w:p w14:paraId="7D7BEB1B" w14:textId="77777777" w:rsidR="008F4BA0" w:rsidRPr="008F4BA0" w:rsidRDefault="008F4BA0" w:rsidP="00E4712B">
      <w:pPr>
        <w:pStyle w:val="Bullet1"/>
      </w:pPr>
      <w:r w:rsidRPr="008F4BA0">
        <w:t>Configuration.</w:t>
      </w:r>
    </w:p>
    <w:p w14:paraId="15F7756E" w14:textId="3B6370A8" w:rsidR="008F4BA0" w:rsidRPr="008F4BA0" w:rsidRDefault="008F4BA0" w:rsidP="00E4712B">
      <w:pPr>
        <w:pStyle w:val="Heading3"/>
        <w:rPr>
          <w:rFonts w:eastAsiaTheme="minorHAnsi"/>
        </w:rPr>
      </w:pPr>
      <w:bookmarkStart w:id="310" w:name="_Toc338166193"/>
      <w:bookmarkStart w:id="311" w:name="_Toc228419223"/>
      <w:bookmarkStart w:id="312" w:name="_Toc445825118"/>
      <w:r w:rsidRPr="008F4BA0">
        <w:rPr>
          <w:rFonts w:eastAsiaTheme="minorHAnsi"/>
        </w:rPr>
        <w:t>Tests post deployment</w:t>
      </w:r>
      <w:bookmarkEnd w:id="310"/>
      <w:bookmarkEnd w:id="311"/>
      <w:bookmarkEnd w:id="312"/>
    </w:p>
    <w:p w14:paraId="5160B1EF" w14:textId="77777777" w:rsidR="008F4BA0" w:rsidRPr="008F4BA0" w:rsidRDefault="008F4BA0" w:rsidP="00E4712B">
      <w:pPr>
        <w:pStyle w:val="Bullet1"/>
      </w:pPr>
      <w:r w:rsidRPr="008F4BA0">
        <w:t>Functional test;</w:t>
      </w:r>
    </w:p>
    <w:p w14:paraId="059707C7" w14:textId="77777777" w:rsidR="008F4BA0" w:rsidRPr="008F4BA0" w:rsidRDefault="008F4BA0" w:rsidP="00E4712B">
      <w:pPr>
        <w:pStyle w:val="Bullet1"/>
      </w:pPr>
      <w:r w:rsidRPr="008F4BA0">
        <w:t>Transmitted position;</w:t>
      </w:r>
    </w:p>
    <w:p w14:paraId="0E120AA1" w14:textId="77777777" w:rsidR="008F4BA0" w:rsidRPr="008F4BA0" w:rsidRDefault="008F4BA0" w:rsidP="00E4712B">
      <w:pPr>
        <w:pStyle w:val="Bullet1"/>
      </w:pPr>
      <w:r w:rsidRPr="008F4BA0">
        <w:t>Configuration;</w:t>
      </w:r>
    </w:p>
    <w:p w14:paraId="652E71D7" w14:textId="77777777" w:rsidR="008F4BA0" w:rsidRPr="008F4BA0" w:rsidRDefault="008F4BA0" w:rsidP="00E4712B">
      <w:pPr>
        <w:pStyle w:val="Bullet1"/>
      </w:pPr>
      <w:r w:rsidRPr="008F4BA0">
        <w:t>Range test.</w:t>
      </w:r>
    </w:p>
    <w:p w14:paraId="41D23D84" w14:textId="6A3C67E8" w:rsidR="008F4BA0" w:rsidRDefault="003F4581" w:rsidP="00E4712B">
      <w:pPr>
        <w:pStyle w:val="Heading1"/>
        <w:rPr>
          <w:rFonts w:eastAsiaTheme="minorHAnsi"/>
        </w:rPr>
      </w:pPr>
      <w:bookmarkStart w:id="313" w:name="_Toc228419224"/>
      <w:bookmarkStart w:id="314" w:name="_Toc445825119"/>
      <w:bookmarkStart w:id="315" w:name="_Toc304269938"/>
      <w:bookmarkStart w:id="316" w:name="_Toc306265369"/>
      <w:r w:rsidRPr="008F4BA0">
        <w:rPr>
          <w:rFonts w:eastAsiaTheme="minorHAnsi"/>
          <w:caps w:val="0"/>
        </w:rPr>
        <w:t>MAINTENANCE &amp; OPERATION</w:t>
      </w:r>
      <w:bookmarkEnd w:id="313"/>
      <w:bookmarkEnd w:id="314"/>
    </w:p>
    <w:p w14:paraId="0BEBA6F1" w14:textId="77777777" w:rsidR="00E4712B" w:rsidRPr="00E4712B" w:rsidRDefault="00E4712B" w:rsidP="00E4712B">
      <w:pPr>
        <w:pStyle w:val="Heading1separatationline"/>
      </w:pPr>
    </w:p>
    <w:p w14:paraId="398EC6D2" w14:textId="77777777" w:rsidR="008F4BA0" w:rsidRDefault="008F4BA0" w:rsidP="00E4712B">
      <w:pPr>
        <w:pStyle w:val="Heading2"/>
        <w:rPr>
          <w:rFonts w:eastAsiaTheme="minorHAnsi"/>
        </w:rPr>
      </w:pPr>
      <w:bookmarkStart w:id="317" w:name="_Toc304269939"/>
      <w:bookmarkStart w:id="318" w:name="_Toc306265370"/>
      <w:bookmarkStart w:id="319" w:name="_Toc335042116"/>
      <w:bookmarkStart w:id="320" w:name="_Toc338166197"/>
      <w:bookmarkStart w:id="321" w:name="_Toc228419225"/>
      <w:bookmarkStart w:id="322" w:name="_Toc445825120"/>
      <w:bookmarkEnd w:id="315"/>
      <w:bookmarkEnd w:id="316"/>
      <w:r w:rsidRPr="008F4BA0">
        <w:rPr>
          <w:rFonts w:eastAsiaTheme="minorHAnsi"/>
        </w:rPr>
        <w:t>Maintenance requirements</w:t>
      </w:r>
      <w:bookmarkEnd w:id="317"/>
      <w:bookmarkEnd w:id="318"/>
      <w:bookmarkEnd w:id="319"/>
      <w:bookmarkEnd w:id="320"/>
      <w:bookmarkEnd w:id="321"/>
      <w:bookmarkEnd w:id="322"/>
    </w:p>
    <w:p w14:paraId="756EDFAE" w14:textId="77777777" w:rsidR="00E4712B" w:rsidRPr="00E4712B" w:rsidRDefault="00E4712B" w:rsidP="00E4712B">
      <w:pPr>
        <w:pStyle w:val="Heading2separationline"/>
      </w:pPr>
    </w:p>
    <w:p w14:paraId="356E4646" w14:textId="77777777" w:rsidR="008F4BA0" w:rsidRPr="008F4BA0" w:rsidRDefault="008F4BA0" w:rsidP="008F4BA0">
      <w:pPr>
        <w:pStyle w:val="BodyText"/>
        <w:rPr>
          <w:lang w:val="en-US"/>
        </w:rPr>
      </w:pPr>
      <w:r w:rsidRPr="008F4BA0">
        <w:rPr>
          <w:lang w:val="en-US"/>
        </w:rPr>
        <w:t>Maintenance and implementation of AIS-AtoN equipment may vary depending on the following aspects:</w:t>
      </w:r>
    </w:p>
    <w:p w14:paraId="628AB90E" w14:textId="77777777" w:rsidR="008F4BA0" w:rsidRPr="008F4BA0" w:rsidRDefault="008F4BA0" w:rsidP="00E4712B">
      <w:pPr>
        <w:pStyle w:val="Bullet1"/>
        <w:rPr>
          <w:lang w:val="en-US"/>
        </w:rPr>
      </w:pPr>
      <w:r w:rsidRPr="008F4BA0">
        <w:rPr>
          <w:lang w:val="en-US"/>
        </w:rPr>
        <w:t>Characteristics of the device;</w:t>
      </w:r>
    </w:p>
    <w:p w14:paraId="7EEA2ED1" w14:textId="77777777" w:rsidR="008F4BA0" w:rsidRPr="008F4BA0" w:rsidRDefault="008F4BA0" w:rsidP="00E4712B">
      <w:pPr>
        <w:pStyle w:val="Bullet1"/>
        <w:rPr>
          <w:lang w:val="en-US"/>
        </w:rPr>
      </w:pPr>
      <w:r w:rsidRPr="008F4BA0">
        <w:rPr>
          <w:lang w:val="en-US"/>
        </w:rPr>
        <w:t>Implementation environment: fluvial (inland waters) or maritime;</w:t>
      </w:r>
    </w:p>
    <w:p w14:paraId="7912F4DE" w14:textId="77777777" w:rsidR="008F4BA0" w:rsidRPr="008F4BA0" w:rsidRDefault="008F4BA0" w:rsidP="00E4712B">
      <w:pPr>
        <w:pStyle w:val="Bullet1"/>
        <w:rPr>
          <w:lang w:val="en-US"/>
        </w:rPr>
      </w:pPr>
      <w:r w:rsidRPr="008F4BA0">
        <w:rPr>
          <w:lang w:val="en-US"/>
        </w:rPr>
        <w:t>Types of aids to navigation;</w:t>
      </w:r>
    </w:p>
    <w:p w14:paraId="6748ED0B" w14:textId="77777777" w:rsidR="008F4BA0" w:rsidRPr="008F4BA0" w:rsidRDefault="008F4BA0" w:rsidP="00E4712B">
      <w:pPr>
        <w:pStyle w:val="Bullet1"/>
        <w:rPr>
          <w:lang w:val="en-US"/>
        </w:rPr>
      </w:pPr>
      <w:r w:rsidRPr="008F4BA0">
        <w:rPr>
          <w:lang w:val="en-US"/>
        </w:rPr>
        <w:t>Environmental conditions.</w:t>
      </w:r>
    </w:p>
    <w:p w14:paraId="73BABDB2" w14:textId="77777777" w:rsidR="008F4BA0" w:rsidRPr="008F4BA0" w:rsidRDefault="008F4BA0" w:rsidP="008F4BA0">
      <w:pPr>
        <w:pStyle w:val="BodyText"/>
        <w:rPr>
          <w:lang w:val="en-US"/>
        </w:rPr>
      </w:pPr>
      <w:r w:rsidRPr="008F4BA0">
        <w:rPr>
          <w:lang w:val="en-US"/>
        </w:rPr>
        <w:t>Considering these differences, it must be noted that when the equipment has been integrated by the supplier there is a lower risk of failure to the internal connections, external antenna connection, balance of energy, etc.  User-implemented AIS equipment runs a higher risk of failing.</w:t>
      </w:r>
    </w:p>
    <w:p w14:paraId="5E0C5BC9" w14:textId="77777777" w:rsidR="008F4BA0" w:rsidRPr="008F4BA0" w:rsidRDefault="008F4BA0" w:rsidP="008F4BA0">
      <w:pPr>
        <w:pStyle w:val="BodyText"/>
        <w:rPr>
          <w:lang w:val="en-US"/>
        </w:rPr>
      </w:pPr>
      <w:r w:rsidRPr="008F4BA0">
        <w:rPr>
          <w:lang w:val="en-US"/>
        </w:rPr>
        <w:t>The purpose of this guideline is to consider the probability of failures occurring due to human error, requiring that the process be standardized to minimize risk of failure.</w:t>
      </w:r>
    </w:p>
    <w:p w14:paraId="1B2A0D42" w14:textId="77777777" w:rsidR="008F4BA0" w:rsidRPr="008F4BA0" w:rsidRDefault="008F4BA0" w:rsidP="008F4BA0">
      <w:pPr>
        <w:pStyle w:val="BodyText"/>
        <w:numPr>
          <w:ilvl w:val="2"/>
          <w:numId w:val="15"/>
        </w:numPr>
      </w:pPr>
      <w:bookmarkStart w:id="323" w:name="_Toc335042117"/>
      <w:bookmarkStart w:id="324" w:name="_Toc338166198"/>
      <w:bookmarkStart w:id="325" w:name="_Toc228419226"/>
      <w:r w:rsidRPr="008F4BA0">
        <w:t>Technical Staff</w:t>
      </w:r>
      <w:bookmarkEnd w:id="323"/>
      <w:bookmarkEnd w:id="324"/>
      <w:bookmarkEnd w:id="325"/>
    </w:p>
    <w:p w14:paraId="374B4B48" w14:textId="3E4EF08B" w:rsidR="008F4BA0" w:rsidRPr="008F4BA0" w:rsidRDefault="008F4BA0" w:rsidP="008F4BA0">
      <w:pPr>
        <w:pStyle w:val="BodyText"/>
        <w:rPr>
          <w:lang w:val="en-US"/>
        </w:rPr>
      </w:pPr>
      <w:r w:rsidRPr="008F4BA0">
        <w:rPr>
          <w:lang w:val="en-US"/>
        </w:rPr>
        <w:t xml:space="preserve">One of the most common situations to be faced on board the buoy tender while conducting Maintenance and Repair tasks is that of repetitive work.  It is essential to maintain attention to detail when maintaining and programming AIS-AtoN as this is the most common point of failure. </w:t>
      </w:r>
      <w:r w:rsidR="00E4712B">
        <w:rPr>
          <w:lang w:val="en-US"/>
        </w:rPr>
        <w:t xml:space="preserve"> </w:t>
      </w:r>
      <w:r w:rsidRPr="008F4BA0">
        <w:rPr>
          <w:lang w:val="en-US"/>
        </w:rPr>
        <w:t>Verification of the received signal post installation and repair is essential to confirm the correct operation of the unit.</w:t>
      </w:r>
    </w:p>
    <w:p w14:paraId="5E93ECBC" w14:textId="77777777" w:rsidR="008F4BA0" w:rsidRPr="008F4BA0" w:rsidRDefault="008F4BA0" w:rsidP="008F4BA0">
      <w:pPr>
        <w:pStyle w:val="BodyText"/>
        <w:rPr>
          <w:lang w:val="en-US"/>
        </w:rPr>
      </w:pPr>
      <w:r w:rsidRPr="008F4BA0">
        <w:rPr>
          <w:lang w:val="en-US"/>
        </w:rPr>
        <w:t>Close attention to the watertight integrity of glands and connectors is also essential.</w:t>
      </w:r>
    </w:p>
    <w:p w14:paraId="6BEDD17E" w14:textId="0DDBA4D3" w:rsidR="008F4BA0" w:rsidRPr="008F4BA0" w:rsidRDefault="008F4BA0" w:rsidP="008F4BA0">
      <w:pPr>
        <w:pStyle w:val="BodyText"/>
        <w:rPr>
          <w:lang w:val="en-US"/>
        </w:rPr>
      </w:pPr>
      <w:r w:rsidRPr="008F4BA0">
        <w:rPr>
          <w:lang w:val="en-US"/>
        </w:rPr>
        <w:t>Technical staff are</w:t>
      </w:r>
      <w:r w:rsidR="00E4712B">
        <w:rPr>
          <w:lang w:val="en-US"/>
        </w:rPr>
        <w:t xml:space="preserve"> responsible for verifying:</w:t>
      </w:r>
    </w:p>
    <w:p w14:paraId="1D8ACFE1" w14:textId="77777777" w:rsidR="008F4BA0" w:rsidRPr="008F4BA0" w:rsidRDefault="008F4BA0" w:rsidP="008F4BA0">
      <w:pPr>
        <w:pStyle w:val="Bullet1"/>
        <w:rPr>
          <w:lang w:val="en-US"/>
        </w:rPr>
      </w:pPr>
      <w:r w:rsidRPr="008F4BA0">
        <w:lastRenderedPageBreak/>
        <w:t>AIS-AtoN operation</w:t>
      </w:r>
      <w:r w:rsidRPr="008F4BA0">
        <w:rPr>
          <w:lang w:val="en-US"/>
        </w:rPr>
        <w:t>;</w:t>
      </w:r>
    </w:p>
    <w:p w14:paraId="71559D03" w14:textId="77777777" w:rsidR="008F4BA0" w:rsidRPr="008F4BA0" w:rsidRDefault="008F4BA0" w:rsidP="008F4BA0">
      <w:pPr>
        <w:pStyle w:val="Bullet1"/>
        <w:rPr>
          <w:lang w:val="en-US"/>
        </w:rPr>
      </w:pPr>
      <w:r w:rsidRPr="008F4BA0">
        <w:rPr>
          <w:lang w:val="en-US"/>
        </w:rPr>
        <w:t>VHF and GNSS antenna cables;</w:t>
      </w:r>
    </w:p>
    <w:p w14:paraId="7C7577B8" w14:textId="77777777" w:rsidR="008F4BA0" w:rsidRPr="008F4BA0" w:rsidRDefault="008F4BA0" w:rsidP="008F4BA0">
      <w:pPr>
        <w:pStyle w:val="Bullet1"/>
        <w:rPr>
          <w:lang w:val="en-US"/>
        </w:rPr>
      </w:pPr>
      <w:r w:rsidRPr="008F4BA0">
        <w:rPr>
          <w:lang w:val="en-US"/>
        </w:rPr>
        <w:t>Non intrusive inspection of the condition of VHF antenna, of its flexibility and of the GNSS antenna if placed on the outside;</w:t>
      </w:r>
    </w:p>
    <w:p w14:paraId="417EC2F5" w14:textId="77777777" w:rsidR="008F4BA0" w:rsidRPr="008F4BA0" w:rsidRDefault="008F4BA0" w:rsidP="008F4BA0">
      <w:pPr>
        <w:pStyle w:val="Bullet1"/>
        <w:rPr>
          <w:lang w:val="en-US"/>
        </w:rPr>
      </w:pPr>
      <w:r w:rsidRPr="008F4BA0">
        <w:rPr>
          <w:lang w:val="en-US"/>
        </w:rPr>
        <w:t>Condition of wiring and connectors, stiffness, cracks, moisture and oxidation;</w:t>
      </w:r>
    </w:p>
    <w:p w14:paraId="370A073F" w14:textId="77777777" w:rsidR="008F4BA0" w:rsidRPr="008F4BA0" w:rsidRDefault="008F4BA0" w:rsidP="008F4BA0">
      <w:pPr>
        <w:pStyle w:val="Bullet1"/>
        <w:rPr>
          <w:lang w:val="en-US"/>
        </w:rPr>
      </w:pPr>
      <w:r w:rsidRPr="008F4BA0">
        <w:rPr>
          <w:lang w:val="en-US"/>
        </w:rPr>
        <w:t>SWR measurement (if possible);</w:t>
      </w:r>
    </w:p>
    <w:p w14:paraId="16C4D85A" w14:textId="77777777" w:rsidR="008F4BA0" w:rsidRPr="008F4BA0" w:rsidRDefault="008F4BA0" w:rsidP="008F4BA0">
      <w:pPr>
        <w:pStyle w:val="Bullet1"/>
        <w:rPr>
          <w:lang w:val="en-US"/>
        </w:rPr>
      </w:pPr>
      <w:r w:rsidRPr="008F4BA0">
        <w:rPr>
          <w:lang w:val="en-US"/>
        </w:rPr>
        <w:t>Power supply checking;</w:t>
      </w:r>
    </w:p>
    <w:p w14:paraId="18ACADB8" w14:textId="77777777" w:rsidR="008F4BA0" w:rsidRPr="008F4BA0" w:rsidRDefault="008F4BA0" w:rsidP="008F4BA0">
      <w:pPr>
        <w:pStyle w:val="Bullet1"/>
        <w:rPr>
          <w:lang w:val="en-US"/>
        </w:rPr>
      </w:pPr>
      <w:r w:rsidRPr="008F4BA0">
        <w:rPr>
          <w:lang w:val="en-US"/>
        </w:rPr>
        <w:t>Fixing system;</w:t>
      </w:r>
    </w:p>
    <w:p w14:paraId="33912816" w14:textId="77777777" w:rsidR="008F4BA0" w:rsidRPr="008F4BA0" w:rsidRDefault="008F4BA0" w:rsidP="008F4BA0">
      <w:pPr>
        <w:pStyle w:val="Bullet1"/>
        <w:rPr>
          <w:lang w:val="en-US"/>
        </w:rPr>
      </w:pPr>
      <w:r w:rsidRPr="008F4BA0">
        <w:rPr>
          <w:lang w:val="en-US"/>
        </w:rPr>
        <w:t>Transmission range and coverage measurement.</w:t>
      </w:r>
    </w:p>
    <w:p w14:paraId="62BBAF54" w14:textId="77777777" w:rsidR="008F4BA0" w:rsidRPr="008F4BA0" w:rsidRDefault="008F4BA0" w:rsidP="008F4BA0">
      <w:pPr>
        <w:pStyle w:val="BodyText"/>
        <w:rPr>
          <w:lang w:val="en-US"/>
        </w:rPr>
      </w:pPr>
      <w:r w:rsidRPr="008F4BA0">
        <w:rPr>
          <w:lang w:val="en-US"/>
        </w:rPr>
        <w:t>It is essential that technical staff in charge of AIS-AtoN maintenance be properly trained in applied techniques and best practices.  Since AIS-AtoN maintenance and implementation on navigational aids is not a routine task, their performance is to be assessed and monitored periodically.</w:t>
      </w:r>
    </w:p>
    <w:p w14:paraId="55421377" w14:textId="77777777" w:rsidR="008F4BA0" w:rsidRPr="008F4BA0" w:rsidRDefault="008F4BA0" w:rsidP="008F4BA0">
      <w:pPr>
        <w:pStyle w:val="Heading3"/>
        <w:rPr>
          <w:rFonts w:eastAsiaTheme="minorHAnsi"/>
        </w:rPr>
      </w:pPr>
      <w:bookmarkStart w:id="326" w:name="_Toc335042118"/>
      <w:bookmarkStart w:id="327" w:name="_Toc338166199"/>
      <w:bookmarkStart w:id="328" w:name="_Toc228419227"/>
      <w:bookmarkStart w:id="329" w:name="_Toc445825121"/>
      <w:r w:rsidRPr="008F4BA0">
        <w:rPr>
          <w:rFonts w:eastAsiaTheme="minorHAnsi"/>
        </w:rPr>
        <w:t>Configuration Software</w:t>
      </w:r>
      <w:bookmarkEnd w:id="326"/>
      <w:bookmarkEnd w:id="327"/>
      <w:bookmarkEnd w:id="328"/>
      <w:bookmarkEnd w:id="329"/>
    </w:p>
    <w:p w14:paraId="62F18FEC" w14:textId="77777777" w:rsidR="008F4BA0" w:rsidRPr="008F4BA0" w:rsidRDefault="008F4BA0" w:rsidP="008F4BA0">
      <w:pPr>
        <w:pStyle w:val="BodyText"/>
        <w:rPr>
          <w:lang w:val="en-US"/>
        </w:rPr>
      </w:pPr>
      <w:r w:rsidRPr="008F4BA0">
        <w:rPr>
          <w:lang w:val="en-US"/>
        </w:rPr>
        <w:t>The technician needs to be well acquainted with the configuration software; poor programming is a very common problem in this area.</w:t>
      </w:r>
    </w:p>
    <w:p w14:paraId="682B4CD0" w14:textId="77777777" w:rsidR="008F4BA0" w:rsidRPr="008F4BA0" w:rsidRDefault="008F4BA0" w:rsidP="008F4BA0">
      <w:pPr>
        <w:pStyle w:val="BodyText"/>
        <w:rPr>
          <w:lang w:val="en-US"/>
        </w:rPr>
      </w:pPr>
      <w:r w:rsidRPr="008F4BA0">
        <w:rPr>
          <w:lang w:val="en-US"/>
        </w:rPr>
        <w:t>Over time, equipment will change and traceability of existing versions will lower the likelihood of confusing software configuration of AIS-AtoN equipment.  Good configuration management methodology should be in place to ensure accurate tracking of configuration of the AIS-AtoN and the embedded software version.</w:t>
      </w:r>
    </w:p>
    <w:p w14:paraId="602EBFF8" w14:textId="77777777" w:rsidR="008F4BA0" w:rsidRPr="008F4BA0" w:rsidRDefault="008F4BA0" w:rsidP="008F4BA0">
      <w:pPr>
        <w:pStyle w:val="Heading2"/>
        <w:rPr>
          <w:rFonts w:eastAsiaTheme="minorHAnsi"/>
        </w:rPr>
      </w:pPr>
      <w:bookmarkStart w:id="330" w:name="_Toc304269940"/>
      <w:bookmarkStart w:id="331" w:name="_Toc306265371"/>
      <w:bookmarkStart w:id="332" w:name="_Toc335042119"/>
      <w:bookmarkStart w:id="333" w:name="_Toc338166200"/>
      <w:bookmarkStart w:id="334" w:name="_Toc228419228"/>
      <w:bookmarkStart w:id="335" w:name="_Toc445825122"/>
      <w:r w:rsidRPr="008F4BA0">
        <w:rPr>
          <w:rFonts w:eastAsiaTheme="minorHAnsi"/>
        </w:rPr>
        <w:t>Training</w:t>
      </w:r>
      <w:bookmarkEnd w:id="330"/>
      <w:bookmarkEnd w:id="331"/>
      <w:bookmarkEnd w:id="332"/>
      <w:bookmarkEnd w:id="333"/>
      <w:bookmarkEnd w:id="334"/>
      <w:bookmarkEnd w:id="335"/>
    </w:p>
    <w:p w14:paraId="7C878952" w14:textId="77777777" w:rsidR="008F4BA0" w:rsidRPr="008F4BA0" w:rsidRDefault="008F4BA0" w:rsidP="008F4BA0">
      <w:pPr>
        <w:pStyle w:val="Heading3"/>
        <w:rPr>
          <w:rFonts w:eastAsiaTheme="minorHAnsi"/>
        </w:rPr>
      </w:pPr>
      <w:bookmarkStart w:id="336" w:name="_Toc304269941"/>
      <w:bookmarkStart w:id="337" w:name="_Toc306265372"/>
      <w:bookmarkStart w:id="338" w:name="_Toc335042120"/>
      <w:bookmarkStart w:id="339" w:name="_Toc338166201"/>
      <w:bookmarkStart w:id="340" w:name="_Toc228419229"/>
      <w:bookmarkStart w:id="341" w:name="_Toc445825123"/>
      <w:r w:rsidRPr="008F4BA0">
        <w:rPr>
          <w:rFonts w:eastAsiaTheme="minorHAnsi"/>
        </w:rPr>
        <w:t>Capabilities required for maintainers</w:t>
      </w:r>
      <w:bookmarkEnd w:id="336"/>
      <w:bookmarkEnd w:id="337"/>
      <w:bookmarkEnd w:id="338"/>
      <w:bookmarkEnd w:id="339"/>
      <w:bookmarkEnd w:id="340"/>
      <w:bookmarkEnd w:id="341"/>
    </w:p>
    <w:p w14:paraId="76AC1522" w14:textId="77777777" w:rsidR="008F4BA0" w:rsidRPr="008F4BA0" w:rsidRDefault="008F4BA0" w:rsidP="008F4BA0">
      <w:pPr>
        <w:pStyle w:val="BodyText"/>
      </w:pPr>
      <w:r w:rsidRPr="008F4BA0">
        <w:t>The technical staff associated with the maintenance and operation of AIS-AtoN should have specific training to enable them to work safely and competently on the AIS-AtoN.  The skills required to maintain and programme AIS-AtoN units at sea are at a higher level than that required to maintain a basic lighted buoy.</w:t>
      </w:r>
    </w:p>
    <w:p w14:paraId="42B3AD6A" w14:textId="77777777" w:rsidR="008F4BA0" w:rsidRPr="008F4BA0" w:rsidRDefault="008F4BA0" w:rsidP="008F4BA0">
      <w:pPr>
        <w:pStyle w:val="Heading3"/>
        <w:rPr>
          <w:rFonts w:eastAsiaTheme="minorHAnsi"/>
        </w:rPr>
      </w:pPr>
      <w:bookmarkStart w:id="342" w:name="_Toc335042121"/>
      <w:bookmarkStart w:id="343" w:name="_Toc338166202"/>
      <w:bookmarkStart w:id="344" w:name="_Toc228419230"/>
      <w:bookmarkStart w:id="345" w:name="_Toc445825124"/>
      <w:r w:rsidRPr="008F4BA0">
        <w:rPr>
          <w:rFonts w:eastAsiaTheme="minorHAnsi"/>
        </w:rPr>
        <w:t>Human, physical and technical restrictions on board.</w:t>
      </w:r>
      <w:bookmarkEnd w:id="342"/>
      <w:bookmarkEnd w:id="343"/>
      <w:bookmarkEnd w:id="344"/>
      <w:bookmarkEnd w:id="345"/>
      <w:r w:rsidRPr="008F4BA0">
        <w:rPr>
          <w:rFonts w:eastAsiaTheme="minorHAnsi"/>
        </w:rPr>
        <w:t xml:space="preserve"> </w:t>
      </w:r>
    </w:p>
    <w:p w14:paraId="0210A34A" w14:textId="77777777" w:rsidR="008F4BA0" w:rsidRPr="008F4BA0" w:rsidRDefault="008F4BA0" w:rsidP="008F4BA0">
      <w:pPr>
        <w:pStyle w:val="BodyText"/>
        <w:rPr>
          <w:lang w:val="en-US"/>
        </w:rPr>
      </w:pPr>
      <w:r w:rsidRPr="008F4BA0">
        <w:rPr>
          <w:lang w:val="en-US"/>
        </w:rPr>
        <w:t>When a vessel gives support to an AIS-AtoN, technical personnel on board do not usually have the best working conditions, therefore for operational reasons the AIS-AtoN equipment installation needs to be conducted by specially trained personnel or in workshops designed for such purposes.</w:t>
      </w:r>
    </w:p>
    <w:p w14:paraId="5354F0F3" w14:textId="77777777" w:rsidR="008F4BA0" w:rsidRPr="008F4BA0" w:rsidRDefault="008F4BA0" w:rsidP="008F4BA0">
      <w:pPr>
        <w:pStyle w:val="Heading3"/>
        <w:rPr>
          <w:rFonts w:eastAsiaTheme="minorHAnsi"/>
        </w:rPr>
      </w:pPr>
      <w:bookmarkStart w:id="346" w:name="_Toc335042122"/>
      <w:bookmarkStart w:id="347" w:name="_Toc338166203"/>
      <w:bookmarkStart w:id="348" w:name="_Toc228419231"/>
      <w:bookmarkStart w:id="349" w:name="_Toc445825125"/>
      <w:r w:rsidRPr="008F4BA0">
        <w:rPr>
          <w:rFonts w:eastAsiaTheme="minorHAnsi"/>
        </w:rPr>
        <w:t>Training documentation</w:t>
      </w:r>
      <w:bookmarkEnd w:id="346"/>
      <w:bookmarkEnd w:id="347"/>
      <w:bookmarkEnd w:id="348"/>
      <w:bookmarkEnd w:id="349"/>
    </w:p>
    <w:p w14:paraId="7CAC746A" w14:textId="77777777" w:rsidR="008F4BA0" w:rsidRPr="008F4BA0" w:rsidRDefault="008F4BA0" w:rsidP="008F4BA0">
      <w:pPr>
        <w:pStyle w:val="BodyText"/>
        <w:rPr>
          <w:lang w:val="en-US"/>
        </w:rPr>
      </w:pPr>
      <w:r w:rsidRPr="008F4BA0">
        <w:rPr>
          <w:lang w:val="en-US"/>
        </w:rPr>
        <w:t>As with all training, manuals need to be plain, concise, reader-friendly and readily available to the maintainer.</w:t>
      </w:r>
    </w:p>
    <w:p w14:paraId="7EFB0B0D" w14:textId="77777777" w:rsidR="008F4BA0" w:rsidRDefault="008F4BA0" w:rsidP="008F4BA0">
      <w:pPr>
        <w:pStyle w:val="Heading2"/>
        <w:rPr>
          <w:rFonts w:eastAsiaTheme="minorHAnsi"/>
        </w:rPr>
      </w:pPr>
      <w:bookmarkStart w:id="350" w:name="_Toc335042115"/>
      <w:bookmarkStart w:id="351" w:name="_Toc338166196"/>
      <w:bookmarkStart w:id="352" w:name="_Toc228419232"/>
      <w:bookmarkStart w:id="353" w:name="_Toc445825126"/>
      <w:r w:rsidRPr="008F4BA0">
        <w:rPr>
          <w:rFonts w:eastAsiaTheme="minorHAnsi"/>
        </w:rPr>
        <w:t>Spare transponders</w:t>
      </w:r>
      <w:bookmarkEnd w:id="350"/>
      <w:bookmarkEnd w:id="351"/>
      <w:bookmarkEnd w:id="352"/>
      <w:bookmarkEnd w:id="353"/>
    </w:p>
    <w:p w14:paraId="2A63760C" w14:textId="77777777" w:rsidR="008F4BA0" w:rsidRPr="008F4BA0" w:rsidRDefault="008F4BA0" w:rsidP="008F4BA0">
      <w:pPr>
        <w:pStyle w:val="Heading2separationline"/>
      </w:pPr>
    </w:p>
    <w:p w14:paraId="7FE3FE5C" w14:textId="77777777" w:rsidR="008F4BA0" w:rsidRPr="008F4BA0" w:rsidRDefault="008F4BA0" w:rsidP="008F4BA0">
      <w:pPr>
        <w:pStyle w:val="BodyText"/>
      </w:pPr>
      <w:r w:rsidRPr="008F4BA0">
        <w:t>It is necessary to have spare transponders to replace those that fail, are damaged by passing ships, vandalized or out of service, re supply time and for any other reason.  The best way to maintain the service is to replace a malfunctioning transponder and to repair at the workshop.</w:t>
      </w:r>
    </w:p>
    <w:p w14:paraId="68A20D60" w14:textId="77777777" w:rsidR="008F4BA0" w:rsidRPr="008F4BA0" w:rsidRDefault="008F4BA0" w:rsidP="008F4BA0">
      <w:pPr>
        <w:pStyle w:val="BodyText"/>
      </w:pPr>
      <w:r w:rsidRPr="008F4BA0">
        <w:t>The spare number of transponder required depends on the installed number.  The rate of spares needs to be evaluated and adapted by each authority.</w:t>
      </w:r>
    </w:p>
    <w:p w14:paraId="3FD644F0" w14:textId="77777777" w:rsidR="00802A24" w:rsidRDefault="00802A24">
      <w:pPr>
        <w:spacing w:after="200" w:line="276" w:lineRule="auto"/>
        <w:rPr>
          <w:b/>
          <w:bCs/>
          <w:i/>
          <w:color w:val="575756"/>
          <w:sz w:val="22"/>
          <w:u w:val="single"/>
          <w:lang w:val="en-US"/>
        </w:rPr>
      </w:pPr>
      <w:bookmarkStart w:id="354" w:name="_Toc322576588"/>
      <w:bookmarkStart w:id="355" w:name="_Toc212283588"/>
      <w:bookmarkStart w:id="356" w:name="_Toc445824849"/>
      <w:r>
        <w:rPr>
          <w:lang w:val="en-US"/>
        </w:rPr>
        <w:br w:type="page"/>
      </w:r>
    </w:p>
    <w:p w14:paraId="2BE802C1" w14:textId="38E18C75" w:rsidR="008F4BA0" w:rsidRPr="008F4BA0" w:rsidRDefault="008F4BA0" w:rsidP="008F4BA0">
      <w:pPr>
        <w:pStyle w:val="Tablecaption"/>
        <w:jc w:val="center"/>
        <w:rPr>
          <w:lang w:val="en-US"/>
        </w:rPr>
      </w:pPr>
      <w:r w:rsidRPr="008F4BA0">
        <w:rPr>
          <w:lang w:val="en-US"/>
        </w:rPr>
        <w:lastRenderedPageBreak/>
        <w:t>Suggested spare transponder</w:t>
      </w:r>
      <w:bookmarkEnd w:id="354"/>
      <w:r w:rsidRPr="008F4BA0">
        <w:rPr>
          <w:lang w:val="en-US"/>
        </w:rPr>
        <w:t xml:space="preserve"> holding</w:t>
      </w:r>
      <w:bookmarkEnd w:id="355"/>
      <w:bookmarkEnd w:id="356"/>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98"/>
        <w:gridCol w:w="4006"/>
      </w:tblGrid>
      <w:tr w:rsidR="008F4BA0" w:rsidRPr="008F4BA0" w14:paraId="415F8388"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7EBE68A5" w14:textId="77777777" w:rsidR="008F4BA0" w:rsidRPr="008F4BA0" w:rsidRDefault="008F4BA0" w:rsidP="008F4BA0">
            <w:pPr>
              <w:pStyle w:val="Tableheading"/>
            </w:pPr>
            <w:r w:rsidRPr="008F4BA0">
              <w:t>Installed number of transponders</w:t>
            </w:r>
          </w:p>
        </w:tc>
        <w:tc>
          <w:tcPr>
            <w:tcW w:w="4006" w:type="dxa"/>
            <w:tcBorders>
              <w:top w:val="single" w:sz="4" w:space="0" w:color="000000"/>
              <w:left w:val="single" w:sz="4" w:space="0" w:color="000000"/>
              <w:bottom w:val="single" w:sz="4" w:space="0" w:color="000000"/>
              <w:right w:val="single" w:sz="4" w:space="0" w:color="000000"/>
            </w:tcBorders>
            <w:hideMark/>
          </w:tcPr>
          <w:p w14:paraId="69C18D88" w14:textId="77777777" w:rsidR="008F4BA0" w:rsidRPr="008F4BA0" w:rsidRDefault="008F4BA0" w:rsidP="008F4BA0">
            <w:pPr>
              <w:pStyle w:val="Tableheading"/>
            </w:pPr>
            <w:r w:rsidRPr="008F4BA0">
              <w:t>Suggested number of spare transponders</w:t>
            </w:r>
          </w:p>
        </w:tc>
      </w:tr>
      <w:tr w:rsidR="008F4BA0" w:rsidRPr="008F4BA0" w14:paraId="1498A233"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0845CC2E" w14:textId="77777777" w:rsidR="008F4BA0" w:rsidRPr="008F4BA0" w:rsidRDefault="008F4BA0" w:rsidP="008F4BA0">
            <w:pPr>
              <w:pStyle w:val="Tabletext"/>
              <w:jc w:val="center"/>
              <w:rPr>
                <w:lang w:val="en-US"/>
              </w:rPr>
            </w:pPr>
            <w:r w:rsidRPr="008F4BA0">
              <w:rPr>
                <w:lang w:val="en-US"/>
              </w:rPr>
              <w:t>1 to 3</w:t>
            </w:r>
          </w:p>
        </w:tc>
        <w:tc>
          <w:tcPr>
            <w:tcW w:w="4006" w:type="dxa"/>
            <w:tcBorders>
              <w:top w:val="single" w:sz="4" w:space="0" w:color="000000"/>
              <w:left w:val="single" w:sz="4" w:space="0" w:color="000000"/>
              <w:bottom w:val="single" w:sz="4" w:space="0" w:color="000000"/>
              <w:right w:val="single" w:sz="4" w:space="0" w:color="000000"/>
            </w:tcBorders>
            <w:hideMark/>
          </w:tcPr>
          <w:p w14:paraId="78B6B708" w14:textId="77777777" w:rsidR="008F4BA0" w:rsidRPr="008F4BA0" w:rsidRDefault="008F4BA0" w:rsidP="008F4BA0">
            <w:pPr>
              <w:pStyle w:val="Tabletext"/>
              <w:jc w:val="center"/>
              <w:rPr>
                <w:lang w:val="en-US"/>
              </w:rPr>
            </w:pPr>
            <w:r w:rsidRPr="008F4BA0">
              <w:rPr>
                <w:lang w:val="en-US"/>
              </w:rPr>
              <w:t>1</w:t>
            </w:r>
          </w:p>
        </w:tc>
      </w:tr>
      <w:tr w:rsidR="008F4BA0" w:rsidRPr="008F4BA0" w14:paraId="49DCB1E8"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3E932E68" w14:textId="77777777" w:rsidR="008F4BA0" w:rsidRPr="008F4BA0" w:rsidRDefault="008F4BA0" w:rsidP="008F4BA0">
            <w:pPr>
              <w:pStyle w:val="Tabletext"/>
              <w:jc w:val="center"/>
              <w:rPr>
                <w:lang w:val="en-US"/>
              </w:rPr>
            </w:pPr>
            <w:r w:rsidRPr="008F4BA0">
              <w:rPr>
                <w:lang w:val="en-US"/>
              </w:rPr>
              <w:t>4 to 6</w:t>
            </w:r>
          </w:p>
        </w:tc>
        <w:tc>
          <w:tcPr>
            <w:tcW w:w="4006" w:type="dxa"/>
            <w:tcBorders>
              <w:top w:val="single" w:sz="4" w:space="0" w:color="000000"/>
              <w:left w:val="single" w:sz="4" w:space="0" w:color="000000"/>
              <w:bottom w:val="single" w:sz="4" w:space="0" w:color="000000"/>
              <w:right w:val="single" w:sz="4" w:space="0" w:color="000000"/>
            </w:tcBorders>
            <w:hideMark/>
          </w:tcPr>
          <w:p w14:paraId="2F68283E" w14:textId="77777777" w:rsidR="008F4BA0" w:rsidRPr="008F4BA0" w:rsidRDefault="008F4BA0" w:rsidP="008F4BA0">
            <w:pPr>
              <w:pStyle w:val="Tabletext"/>
              <w:jc w:val="center"/>
              <w:rPr>
                <w:lang w:val="en-US"/>
              </w:rPr>
            </w:pPr>
            <w:r w:rsidRPr="008F4BA0">
              <w:rPr>
                <w:lang w:val="en-US"/>
              </w:rPr>
              <w:t>2</w:t>
            </w:r>
          </w:p>
        </w:tc>
      </w:tr>
      <w:tr w:rsidR="008F4BA0" w:rsidRPr="008F4BA0" w14:paraId="0EDB706D"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32A1F3E3" w14:textId="77777777" w:rsidR="008F4BA0" w:rsidRPr="008F4BA0" w:rsidRDefault="008F4BA0" w:rsidP="008F4BA0">
            <w:pPr>
              <w:pStyle w:val="Tabletext"/>
              <w:jc w:val="center"/>
              <w:rPr>
                <w:lang w:val="en-US"/>
              </w:rPr>
            </w:pPr>
            <w:r w:rsidRPr="008F4BA0">
              <w:rPr>
                <w:lang w:val="en-US"/>
              </w:rPr>
              <w:t>7 to 16</w:t>
            </w:r>
          </w:p>
        </w:tc>
        <w:tc>
          <w:tcPr>
            <w:tcW w:w="4006" w:type="dxa"/>
            <w:tcBorders>
              <w:top w:val="single" w:sz="4" w:space="0" w:color="000000"/>
              <w:left w:val="single" w:sz="4" w:space="0" w:color="000000"/>
              <w:bottom w:val="single" w:sz="4" w:space="0" w:color="000000"/>
              <w:right w:val="single" w:sz="4" w:space="0" w:color="000000"/>
            </w:tcBorders>
            <w:hideMark/>
          </w:tcPr>
          <w:p w14:paraId="0A1626CE" w14:textId="77777777" w:rsidR="008F4BA0" w:rsidRPr="008F4BA0" w:rsidRDefault="008F4BA0" w:rsidP="008F4BA0">
            <w:pPr>
              <w:pStyle w:val="Tabletext"/>
              <w:jc w:val="center"/>
              <w:rPr>
                <w:lang w:val="en-US"/>
              </w:rPr>
            </w:pPr>
            <w:r w:rsidRPr="008F4BA0">
              <w:rPr>
                <w:lang w:val="en-US"/>
              </w:rPr>
              <w:t>3</w:t>
            </w:r>
          </w:p>
        </w:tc>
      </w:tr>
      <w:tr w:rsidR="008F4BA0" w:rsidRPr="008F4BA0" w14:paraId="6ABBF8C1"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1374B2EF" w14:textId="08CC8DAA" w:rsidR="008F4BA0" w:rsidRPr="008F4BA0" w:rsidRDefault="008F4BA0" w:rsidP="008F4BA0">
            <w:pPr>
              <w:pStyle w:val="Tabletext"/>
              <w:jc w:val="center"/>
              <w:rPr>
                <w:lang w:val="en-US"/>
              </w:rPr>
            </w:pPr>
            <w:r w:rsidRPr="008F4BA0">
              <w:rPr>
                <w:lang w:val="en-US"/>
              </w:rPr>
              <w:t>17 to 50</w:t>
            </w:r>
          </w:p>
        </w:tc>
        <w:tc>
          <w:tcPr>
            <w:tcW w:w="4006" w:type="dxa"/>
            <w:tcBorders>
              <w:top w:val="single" w:sz="4" w:space="0" w:color="000000"/>
              <w:left w:val="single" w:sz="4" w:space="0" w:color="000000"/>
              <w:bottom w:val="single" w:sz="4" w:space="0" w:color="000000"/>
              <w:right w:val="single" w:sz="4" w:space="0" w:color="000000"/>
            </w:tcBorders>
            <w:hideMark/>
          </w:tcPr>
          <w:p w14:paraId="7F012A2D" w14:textId="77777777" w:rsidR="008F4BA0" w:rsidRPr="008F4BA0" w:rsidRDefault="008F4BA0" w:rsidP="008F4BA0">
            <w:pPr>
              <w:pStyle w:val="Tabletext"/>
              <w:jc w:val="center"/>
              <w:rPr>
                <w:lang w:val="en-US"/>
              </w:rPr>
            </w:pPr>
            <w:r w:rsidRPr="008F4BA0">
              <w:rPr>
                <w:lang w:val="en-US"/>
              </w:rPr>
              <w:t>20 %</w:t>
            </w:r>
          </w:p>
        </w:tc>
      </w:tr>
    </w:tbl>
    <w:p w14:paraId="4D73EFD2" w14:textId="6A6F6233" w:rsidR="008F4BA0" w:rsidRDefault="003F4581" w:rsidP="008F4BA0">
      <w:pPr>
        <w:pStyle w:val="Heading1"/>
        <w:rPr>
          <w:rFonts w:eastAsiaTheme="minorHAnsi"/>
        </w:rPr>
      </w:pPr>
      <w:bookmarkStart w:id="357" w:name="_Toc304269924"/>
      <w:bookmarkStart w:id="358" w:name="_Toc306265373"/>
      <w:bookmarkStart w:id="359" w:name="_Toc335042123"/>
      <w:bookmarkStart w:id="360" w:name="_Toc338166204"/>
      <w:bookmarkStart w:id="361" w:name="_Toc228419233"/>
      <w:bookmarkStart w:id="362" w:name="_Toc445825127"/>
      <w:r w:rsidRPr="008F4BA0">
        <w:rPr>
          <w:rFonts w:eastAsiaTheme="minorHAnsi"/>
          <w:caps w:val="0"/>
        </w:rPr>
        <w:t>SELECTION OF EQUIPMENT</w:t>
      </w:r>
      <w:bookmarkEnd w:id="357"/>
      <w:bookmarkEnd w:id="358"/>
      <w:bookmarkEnd w:id="359"/>
      <w:bookmarkEnd w:id="360"/>
      <w:bookmarkEnd w:id="361"/>
      <w:bookmarkEnd w:id="362"/>
    </w:p>
    <w:p w14:paraId="045C72E2" w14:textId="77777777" w:rsidR="008F4BA0" w:rsidRPr="008F4BA0" w:rsidRDefault="008F4BA0" w:rsidP="008F4BA0">
      <w:pPr>
        <w:pStyle w:val="Heading1separatationline"/>
      </w:pPr>
    </w:p>
    <w:p w14:paraId="73C43B27" w14:textId="44EEDE59" w:rsidR="008F4BA0" w:rsidRPr="008F4BA0" w:rsidRDefault="008F4BA0" w:rsidP="008F4BA0">
      <w:pPr>
        <w:pStyle w:val="BodyText"/>
      </w:pPr>
      <w:r w:rsidRPr="008F4BA0">
        <w:t>When selecting a suitable AIS-AtoN system, the following points should be considered</w:t>
      </w:r>
      <w:r w:rsidR="00802A24">
        <w:t>:</w:t>
      </w:r>
    </w:p>
    <w:p w14:paraId="4A1E4EA3" w14:textId="77777777" w:rsidR="008F4BA0" w:rsidRPr="008F4BA0" w:rsidRDefault="008F4BA0" w:rsidP="008F4BA0">
      <w:pPr>
        <w:pStyle w:val="Bullet1"/>
        <w:rPr>
          <w:lang w:val="en-US"/>
        </w:rPr>
      </w:pPr>
      <w:r w:rsidRPr="008F4BA0">
        <w:rPr>
          <w:lang w:val="en-US"/>
        </w:rPr>
        <w:t>Life cycle cost analysis;</w:t>
      </w:r>
    </w:p>
    <w:p w14:paraId="07BBACA5" w14:textId="77777777" w:rsidR="008F4BA0" w:rsidRPr="008F4BA0" w:rsidRDefault="008F4BA0" w:rsidP="008F4BA0">
      <w:pPr>
        <w:pStyle w:val="Bullet1"/>
        <w:rPr>
          <w:lang w:val="en-US"/>
        </w:rPr>
      </w:pPr>
      <w:r w:rsidRPr="008F4BA0">
        <w:rPr>
          <w:lang w:val="en-US"/>
        </w:rPr>
        <w:t>Reliability;</w:t>
      </w:r>
    </w:p>
    <w:p w14:paraId="45DAD8DC" w14:textId="77777777" w:rsidR="008F4BA0" w:rsidRPr="008F4BA0" w:rsidRDefault="008F4BA0" w:rsidP="008F4BA0">
      <w:pPr>
        <w:pStyle w:val="Bullet1"/>
        <w:rPr>
          <w:lang w:val="en-US"/>
        </w:rPr>
      </w:pPr>
      <w:r w:rsidRPr="008F4BA0">
        <w:rPr>
          <w:lang w:val="en-US"/>
        </w:rPr>
        <w:t>Size of unit compared to available space;</w:t>
      </w:r>
    </w:p>
    <w:p w14:paraId="77BE3C1F" w14:textId="77777777" w:rsidR="008F4BA0" w:rsidRPr="008F4BA0" w:rsidRDefault="008F4BA0" w:rsidP="008F4BA0">
      <w:pPr>
        <w:pStyle w:val="Bullet1"/>
        <w:rPr>
          <w:lang w:val="en-US"/>
        </w:rPr>
      </w:pPr>
      <w:r w:rsidRPr="008F4BA0">
        <w:rPr>
          <w:lang w:val="en-US"/>
        </w:rPr>
        <w:t>Simplicity to configure and interrogate;</w:t>
      </w:r>
    </w:p>
    <w:p w14:paraId="5815670C" w14:textId="77777777" w:rsidR="008F4BA0" w:rsidRPr="008F4BA0" w:rsidRDefault="008F4BA0" w:rsidP="008F4BA0">
      <w:pPr>
        <w:pStyle w:val="Bullet1"/>
        <w:rPr>
          <w:lang w:val="en-US"/>
        </w:rPr>
      </w:pPr>
      <w:r w:rsidRPr="008F4BA0">
        <w:rPr>
          <w:lang w:val="en-US"/>
        </w:rPr>
        <w:t>Upgrade easy to perform;</w:t>
      </w:r>
    </w:p>
    <w:p w14:paraId="481F25E1" w14:textId="77777777" w:rsidR="008F4BA0" w:rsidRPr="008F4BA0" w:rsidRDefault="008F4BA0" w:rsidP="008F4BA0">
      <w:pPr>
        <w:pStyle w:val="Bullet1"/>
        <w:rPr>
          <w:lang w:val="en-US"/>
        </w:rPr>
      </w:pPr>
      <w:r w:rsidRPr="008F4BA0">
        <w:rPr>
          <w:lang w:val="en-US"/>
        </w:rPr>
        <w:t>After-sales service and support;</w:t>
      </w:r>
    </w:p>
    <w:p w14:paraId="6DFCFF81" w14:textId="77777777" w:rsidR="008F4BA0" w:rsidRPr="008F4BA0" w:rsidRDefault="008F4BA0" w:rsidP="008F4BA0">
      <w:pPr>
        <w:pStyle w:val="Bullet1"/>
        <w:rPr>
          <w:lang w:val="en-US"/>
        </w:rPr>
      </w:pPr>
      <w:r w:rsidRPr="008F4BA0">
        <w:rPr>
          <w:lang w:val="en-US"/>
        </w:rPr>
        <w:t>Hardware and software capacity expansion;</w:t>
      </w:r>
    </w:p>
    <w:p w14:paraId="1DE2DEBE" w14:textId="77777777" w:rsidR="008F4BA0" w:rsidRPr="008F4BA0" w:rsidRDefault="008F4BA0" w:rsidP="008F4BA0">
      <w:pPr>
        <w:pStyle w:val="Bullet1"/>
        <w:rPr>
          <w:lang w:val="en-US"/>
        </w:rPr>
      </w:pPr>
      <w:r w:rsidRPr="008F4BA0">
        <w:rPr>
          <w:lang w:val="en-US"/>
        </w:rPr>
        <w:t>Different hardware solutions adaptable to the equipment base;</w:t>
      </w:r>
    </w:p>
    <w:p w14:paraId="2387E1A3" w14:textId="77777777" w:rsidR="008F4BA0" w:rsidRPr="008F4BA0" w:rsidRDefault="008F4BA0" w:rsidP="008F4BA0">
      <w:pPr>
        <w:pStyle w:val="Bullet1"/>
        <w:rPr>
          <w:lang w:val="en-US"/>
        </w:rPr>
      </w:pPr>
      <w:r w:rsidRPr="008F4BA0">
        <w:rPr>
          <w:lang w:val="en-US"/>
        </w:rPr>
        <w:t>Ease of installation;</w:t>
      </w:r>
    </w:p>
    <w:p w14:paraId="2EE7F00D" w14:textId="1CB28CB4" w:rsidR="008F4BA0" w:rsidRPr="008F4BA0" w:rsidRDefault="008F4BA0" w:rsidP="008F4BA0">
      <w:pPr>
        <w:pStyle w:val="Bullet1"/>
        <w:rPr>
          <w:lang w:val="en-US"/>
        </w:rPr>
      </w:pPr>
      <w:r w:rsidRPr="008F4BA0">
        <w:rPr>
          <w:lang w:val="en-US"/>
        </w:rPr>
        <w:t>External connection (Example: high-integrity external connections.)</w:t>
      </w:r>
      <w:r>
        <w:rPr>
          <w:lang w:val="en-US"/>
        </w:rPr>
        <w:t>;</w:t>
      </w:r>
    </w:p>
    <w:p w14:paraId="12F0E14A" w14:textId="77777777" w:rsidR="008F4BA0" w:rsidRPr="008F4BA0" w:rsidRDefault="008F4BA0" w:rsidP="008F4BA0">
      <w:pPr>
        <w:pStyle w:val="Bullet1"/>
        <w:rPr>
          <w:lang w:val="en-US"/>
        </w:rPr>
      </w:pPr>
      <w:r w:rsidRPr="008F4BA0">
        <w:rPr>
          <w:lang w:val="en-US"/>
        </w:rPr>
        <w:t>Low power consumption.</w:t>
      </w:r>
    </w:p>
    <w:p w14:paraId="3DFFA10F" w14:textId="76537DF2" w:rsidR="008F4BA0" w:rsidRDefault="003F4581" w:rsidP="008F4BA0">
      <w:pPr>
        <w:pStyle w:val="Heading1"/>
        <w:rPr>
          <w:rFonts w:eastAsiaTheme="minorHAnsi"/>
        </w:rPr>
      </w:pPr>
      <w:bookmarkStart w:id="363" w:name="_Toc335042125"/>
      <w:bookmarkStart w:id="364" w:name="_Toc338166205"/>
      <w:bookmarkStart w:id="365" w:name="_Toc228419234"/>
      <w:bookmarkStart w:id="366" w:name="_Toc445825128"/>
      <w:r w:rsidRPr="008F4BA0">
        <w:rPr>
          <w:rFonts w:eastAsiaTheme="minorHAnsi"/>
          <w:caps w:val="0"/>
        </w:rPr>
        <w:t>GENERAL CONSIDERATIONS FOR INTEGRATING AN AIS-AtoN SYSTEM</w:t>
      </w:r>
      <w:bookmarkEnd w:id="363"/>
      <w:bookmarkEnd w:id="364"/>
      <w:bookmarkEnd w:id="365"/>
      <w:bookmarkEnd w:id="366"/>
    </w:p>
    <w:p w14:paraId="1528A59E" w14:textId="77777777" w:rsidR="008F4BA0" w:rsidRPr="008F4BA0" w:rsidRDefault="008F4BA0" w:rsidP="008F4BA0">
      <w:pPr>
        <w:pStyle w:val="Heading1separatationline"/>
      </w:pPr>
    </w:p>
    <w:p w14:paraId="12D299BD" w14:textId="6F9CA503" w:rsidR="008F4BA0" w:rsidRPr="008F4BA0" w:rsidRDefault="008F4BA0" w:rsidP="008F4BA0">
      <w:pPr>
        <w:pStyle w:val="BodyText"/>
      </w:pPr>
      <w:r w:rsidRPr="008F4BA0">
        <w:t>The best way to deliver a reliable installation of an AIS-AtoN whether integrated or not, is to ensure the highest quality of components, processes and people involved; moreover, to provide appropriate training for all the qualified personnel in charge at</w:t>
      </w:r>
      <w:r w:rsidR="00802A24">
        <w:t xml:space="preserve"> every stage of the deployment.</w:t>
      </w:r>
    </w:p>
    <w:p w14:paraId="3460A09B" w14:textId="77777777" w:rsidR="008F4BA0" w:rsidRPr="008F4BA0" w:rsidRDefault="008F4BA0" w:rsidP="008F4BA0">
      <w:pPr>
        <w:pStyle w:val="BodyText"/>
      </w:pPr>
      <w:r w:rsidRPr="008F4BA0">
        <w:t>If the equipment is not fully integrated when delivered by the supplier, such work must be carried out by the installer, making use of watertight enclosures that ensure the durability of the AIS-AtoN equipment.</w:t>
      </w:r>
    </w:p>
    <w:p w14:paraId="79FE35F1" w14:textId="77777777" w:rsidR="008F4BA0" w:rsidRPr="008F4BA0" w:rsidRDefault="008F4BA0" w:rsidP="008F4BA0">
      <w:pPr>
        <w:pStyle w:val="BodyText"/>
      </w:pPr>
      <w:r w:rsidRPr="008F4BA0">
        <w:t>The following sections offer guidelines for a high standard of assembly for the watertight enclosures and connections and to establish good installation procedures intended to ensure quality assembly and efficiency in the use of materials and resources to avoid common errors.</w:t>
      </w:r>
    </w:p>
    <w:p w14:paraId="28686460" w14:textId="56552B1D" w:rsidR="008F4BA0" w:rsidRDefault="003F4581" w:rsidP="008F4BA0">
      <w:pPr>
        <w:pStyle w:val="Heading2"/>
        <w:rPr>
          <w:rFonts w:eastAsiaTheme="minorHAnsi"/>
        </w:rPr>
      </w:pPr>
      <w:bookmarkStart w:id="367" w:name="_Toc335042126"/>
      <w:bookmarkStart w:id="368" w:name="_Toc338166206"/>
      <w:bookmarkStart w:id="369" w:name="_Toc228419235"/>
      <w:bookmarkStart w:id="370" w:name="_Toc445825129"/>
      <w:bookmarkStart w:id="371" w:name="_Toc202935687"/>
      <w:r w:rsidRPr="008F4BA0">
        <w:rPr>
          <w:rFonts w:eastAsiaTheme="minorHAnsi"/>
          <w:caps w:val="0"/>
        </w:rPr>
        <w:t>IMPACT ON BUOY PERFORMANCE</w:t>
      </w:r>
      <w:bookmarkEnd w:id="367"/>
      <w:bookmarkEnd w:id="368"/>
      <w:bookmarkEnd w:id="369"/>
      <w:bookmarkEnd w:id="370"/>
    </w:p>
    <w:p w14:paraId="53665492" w14:textId="77777777" w:rsidR="008F4BA0" w:rsidRPr="008F4BA0" w:rsidRDefault="008F4BA0" w:rsidP="008F4BA0">
      <w:pPr>
        <w:pStyle w:val="Heading2separationline"/>
      </w:pPr>
    </w:p>
    <w:p w14:paraId="47DF7A3C" w14:textId="77777777" w:rsidR="008F4BA0" w:rsidRPr="008F4BA0" w:rsidRDefault="008F4BA0" w:rsidP="008F4BA0">
      <w:pPr>
        <w:pStyle w:val="BodyText"/>
      </w:pPr>
      <w:r w:rsidRPr="008F4BA0">
        <w:t>The installation of AIS-AtoN on buoys may impair the buoyancy and stability characteristics. The overall mass and centre of gravity of any additional items needs to be considered at the design stage.</w:t>
      </w:r>
    </w:p>
    <w:p w14:paraId="636134F3" w14:textId="77777777" w:rsidR="008F4BA0" w:rsidRPr="008F4BA0" w:rsidRDefault="008F4BA0" w:rsidP="008F4BA0">
      <w:pPr>
        <w:pStyle w:val="BodyText"/>
      </w:pPr>
      <w:r w:rsidRPr="008F4BA0">
        <w:t>The AIS-AtoN unit requires a GNSS receiver and VHF antenna at high level, this may require cables to pass the light unit and affect lantern performance.  All cable routes need to be considered at the design stage to minimise this.</w:t>
      </w:r>
    </w:p>
    <w:p w14:paraId="4D40AC95" w14:textId="77777777" w:rsidR="00802A24" w:rsidRDefault="00802A24">
      <w:pPr>
        <w:spacing w:after="200" w:line="276" w:lineRule="auto"/>
        <w:rPr>
          <w:rFonts w:asciiTheme="majorHAnsi" w:hAnsiTheme="majorHAnsi" w:cstheme="majorBidi"/>
          <w:b/>
          <w:bCs/>
          <w:caps/>
          <w:color w:val="407EC9"/>
          <w:sz w:val="24"/>
          <w:szCs w:val="24"/>
        </w:rPr>
      </w:pPr>
      <w:bookmarkStart w:id="372" w:name="_Toc335042127"/>
      <w:bookmarkStart w:id="373" w:name="_Toc338166207"/>
      <w:bookmarkStart w:id="374" w:name="_Toc228419236"/>
      <w:bookmarkStart w:id="375" w:name="_Ref445824683"/>
      <w:bookmarkStart w:id="376" w:name="_Toc445825130"/>
      <w:r>
        <w:br w:type="page"/>
      </w:r>
    </w:p>
    <w:p w14:paraId="2339305C" w14:textId="67734C3D" w:rsidR="008F4BA0" w:rsidRDefault="008F4BA0" w:rsidP="008F4BA0">
      <w:pPr>
        <w:pStyle w:val="Heading2"/>
        <w:rPr>
          <w:rFonts w:eastAsiaTheme="minorHAnsi"/>
        </w:rPr>
      </w:pPr>
      <w:r w:rsidRPr="008F4BA0">
        <w:rPr>
          <w:rFonts w:eastAsiaTheme="minorHAnsi"/>
        </w:rPr>
        <w:lastRenderedPageBreak/>
        <w:t>General Assembly</w:t>
      </w:r>
      <w:bookmarkEnd w:id="371"/>
      <w:bookmarkEnd w:id="372"/>
      <w:bookmarkEnd w:id="373"/>
      <w:bookmarkEnd w:id="374"/>
      <w:bookmarkEnd w:id="375"/>
      <w:bookmarkEnd w:id="376"/>
    </w:p>
    <w:p w14:paraId="22D315D5" w14:textId="77777777" w:rsidR="008F4BA0" w:rsidRPr="008F4BA0" w:rsidRDefault="008F4BA0" w:rsidP="008F4BA0">
      <w:pPr>
        <w:pStyle w:val="Heading2separationline"/>
      </w:pPr>
    </w:p>
    <w:p w14:paraId="64010A58" w14:textId="74191A75" w:rsidR="008F4BA0" w:rsidRPr="008F4BA0" w:rsidRDefault="008F4BA0" w:rsidP="008F4BA0">
      <w:pPr>
        <w:pStyle w:val="BodyText"/>
      </w:pPr>
      <w:r w:rsidRPr="008F4BA0">
        <w:t>Approved and tested assemblies ensure enclosures capable of withstanding challenging weather conditions, thereby p</w:t>
      </w:r>
      <w:r>
        <w:t>reserving the equipment within.</w:t>
      </w:r>
    </w:p>
    <w:p w14:paraId="16F6B267" w14:textId="77777777" w:rsidR="008F4BA0" w:rsidRPr="008F4BA0" w:rsidRDefault="008F4BA0" w:rsidP="008F4BA0">
      <w:pPr>
        <w:pStyle w:val="BodyText"/>
      </w:pPr>
      <w:r w:rsidRPr="008F4BA0">
        <w:t>In a harsh environment, the use of two enclosures (&gt; IP56) may be considered to provide the required level of protection.</w:t>
      </w:r>
    </w:p>
    <w:p w14:paraId="1126EA7E" w14:textId="77777777" w:rsidR="008F4BA0" w:rsidRPr="008F4BA0" w:rsidRDefault="008F4BA0" w:rsidP="008F4BA0">
      <w:pPr>
        <w:pStyle w:val="BodyText"/>
      </w:pPr>
      <w:r w:rsidRPr="008F4BA0">
        <w:t>It is recommended that the VHF and GNSS antenna be installed at the final stage of assembly.  UV stabilized cables should also be used.</w:t>
      </w:r>
    </w:p>
    <w:p w14:paraId="1CFEABC8" w14:textId="021902E1" w:rsidR="008F4BA0" w:rsidRPr="008F4BA0" w:rsidRDefault="008F4BA0" w:rsidP="008F4BA0">
      <w:pPr>
        <w:pStyle w:val="Heading3"/>
        <w:rPr>
          <w:rFonts w:eastAsiaTheme="minorHAnsi"/>
        </w:rPr>
      </w:pPr>
      <w:bookmarkStart w:id="377" w:name="_Toc335042128"/>
      <w:bookmarkStart w:id="378" w:name="_Toc338166208"/>
      <w:bookmarkStart w:id="379" w:name="_Toc228419237"/>
      <w:bookmarkStart w:id="380" w:name="_Toc445825131"/>
      <w:r w:rsidRPr="008F4BA0">
        <w:rPr>
          <w:rFonts w:eastAsiaTheme="minorHAnsi"/>
        </w:rPr>
        <w:t>Hard wired and plug connectors</w:t>
      </w:r>
      <w:bookmarkEnd w:id="377"/>
      <w:bookmarkEnd w:id="378"/>
      <w:bookmarkEnd w:id="379"/>
      <w:bookmarkEnd w:id="380"/>
    </w:p>
    <w:p w14:paraId="69ED0155" w14:textId="08601CCD" w:rsidR="00921962" w:rsidRPr="00921962" w:rsidRDefault="008F4BA0" w:rsidP="00921962">
      <w:pPr>
        <w:pStyle w:val="BodyText"/>
      </w:pPr>
      <w:r w:rsidRPr="008F4BA0">
        <w:t>Plugs and connectors offer flexibility in maintenance and assembly but are a weak point for moisture ingress and can be a common failure mode.</w:t>
      </w:r>
    </w:p>
    <w:p w14:paraId="4458FC7C" w14:textId="77777777" w:rsidR="00921962" w:rsidRPr="00921962" w:rsidRDefault="00921962" w:rsidP="00921962">
      <w:pPr>
        <w:pStyle w:val="BodyText"/>
        <w:jc w:val="center"/>
        <w:rPr>
          <w:lang w:val="es-ES"/>
        </w:rPr>
      </w:pPr>
      <w:r w:rsidRPr="00921962">
        <w:rPr>
          <w:noProof/>
          <w:lang w:val="en-US"/>
        </w:rPr>
        <w:drawing>
          <wp:inline distT="0" distB="0" distL="0" distR="0" wp14:anchorId="46298643" wp14:editId="42108B5C">
            <wp:extent cx="2924328" cy="2520000"/>
            <wp:effectExtent l="19050" t="0" r="9372" b="0"/>
            <wp:docPr id="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924328" cy="2520000"/>
                    </a:xfrm>
                    <a:prstGeom prst="rect">
                      <a:avLst/>
                    </a:prstGeom>
                    <a:noFill/>
                    <a:ln>
                      <a:noFill/>
                    </a:ln>
                  </pic:spPr>
                </pic:pic>
              </a:graphicData>
            </a:graphic>
          </wp:inline>
        </w:drawing>
      </w:r>
    </w:p>
    <w:p w14:paraId="24DAFC63" w14:textId="77777777" w:rsidR="00921962" w:rsidRPr="00921962" w:rsidRDefault="00921962" w:rsidP="00921962">
      <w:pPr>
        <w:pStyle w:val="Figurecaption"/>
        <w:jc w:val="center"/>
      </w:pPr>
      <w:bookmarkStart w:id="381" w:name="_Toc335042154"/>
      <w:bookmarkStart w:id="382" w:name="_Toc212279883"/>
      <w:bookmarkStart w:id="383" w:name="_Toc445824865"/>
      <w:r w:rsidRPr="00921962">
        <w:t>Example of a double enclosure</w:t>
      </w:r>
      <w:bookmarkEnd w:id="381"/>
      <w:bookmarkEnd w:id="382"/>
      <w:bookmarkEnd w:id="383"/>
    </w:p>
    <w:p w14:paraId="0011258E" w14:textId="77777777" w:rsidR="00921962" w:rsidRPr="00921962" w:rsidRDefault="00921962" w:rsidP="00802A24">
      <w:pPr>
        <w:pStyle w:val="Heading3"/>
      </w:pPr>
      <w:bookmarkStart w:id="384" w:name="_Toc202935688"/>
      <w:bookmarkStart w:id="385" w:name="_Toc335042129"/>
      <w:bookmarkStart w:id="386" w:name="_Toc338166209"/>
      <w:bookmarkStart w:id="387" w:name="_Toc228419238"/>
      <w:r w:rsidRPr="00921962">
        <w:t xml:space="preserve">Preparation of inlets in watertight </w:t>
      </w:r>
      <w:bookmarkEnd w:id="384"/>
      <w:r w:rsidRPr="00921962">
        <w:t>enclosures</w:t>
      </w:r>
      <w:bookmarkEnd w:id="385"/>
      <w:bookmarkEnd w:id="386"/>
      <w:bookmarkEnd w:id="387"/>
    </w:p>
    <w:p w14:paraId="2CDA65EB" w14:textId="77777777" w:rsidR="00921962" w:rsidRPr="00921962" w:rsidRDefault="00921962" w:rsidP="00921962">
      <w:pPr>
        <w:pStyle w:val="BodyText"/>
      </w:pPr>
      <w:r w:rsidRPr="00921962">
        <w:t>Ensuring a completely watertight enclosure is a challenging task given that the holes on the sides to let the cables in and to place cable glands or connectors are not original factory conditions.  Therefore, any holes must be drilled to the correct diameter for the gland.  IP rated glands and connectors to suit the environment must be selected.</w:t>
      </w:r>
    </w:p>
    <w:p w14:paraId="5184BE17" w14:textId="77777777" w:rsidR="00921962" w:rsidRPr="00921962" w:rsidRDefault="00921962" w:rsidP="00921962">
      <w:pPr>
        <w:pStyle w:val="BodyText"/>
      </w:pPr>
      <w:r w:rsidRPr="00921962">
        <w:t>It is critical to seal all joints between the inlets and the corresponding cable glands and connectors using flexible glue so as to accompany the deformation derived from temperature oscillations.</w:t>
      </w:r>
    </w:p>
    <w:p w14:paraId="6C7D5809" w14:textId="77777777" w:rsidR="00921962" w:rsidRPr="00921962" w:rsidRDefault="00921962" w:rsidP="00921962">
      <w:pPr>
        <w:pStyle w:val="BodyText"/>
      </w:pPr>
      <w:r w:rsidRPr="00921962">
        <w:t xml:space="preserve">In accordance with the installation guidelines, antenna must be plugged onto the same side in all boxes; likewise, power supply cables and </w:t>
      </w:r>
      <w:proofErr w:type="spellStart"/>
      <w:r w:rsidRPr="00921962">
        <w:t>earthing</w:t>
      </w:r>
      <w:proofErr w:type="spellEnd"/>
      <w:r w:rsidRPr="00921962">
        <w:t xml:space="preserve"> onto a different side.</w:t>
      </w:r>
    </w:p>
    <w:p w14:paraId="1FA74FC0" w14:textId="77777777" w:rsidR="00921962" w:rsidRPr="00921962" w:rsidRDefault="00921962" w:rsidP="00921962">
      <w:pPr>
        <w:pStyle w:val="BodyText"/>
        <w:jc w:val="center"/>
        <w:rPr>
          <w:lang w:val="es-ES"/>
        </w:rPr>
      </w:pPr>
      <w:r w:rsidRPr="00921962">
        <w:rPr>
          <w:noProof/>
          <w:lang w:val="en-US"/>
        </w:rPr>
        <w:lastRenderedPageBreak/>
        <w:drawing>
          <wp:inline distT="0" distB="0" distL="0" distR="0" wp14:anchorId="0FBF2C28" wp14:editId="340DA4F1">
            <wp:extent cx="3366269" cy="2520000"/>
            <wp:effectExtent l="19050" t="0" r="5581" b="0"/>
            <wp:docPr id="27" name="Imagen 2" descr="Descripción: DSC0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DSC0120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366269" cy="2520000"/>
                    </a:xfrm>
                    <a:prstGeom prst="rect">
                      <a:avLst/>
                    </a:prstGeom>
                    <a:noFill/>
                    <a:ln>
                      <a:noFill/>
                    </a:ln>
                  </pic:spPr>
                </pic:pic>
              </a:graphicData>
            </a:graphic>
          </wp:inline>
        </w:drawing>
      </w:r>
    </w:p>
    <w:p w14:paraId="70AB439A" w14:textId="77777777" w:rsidR="00921962" w:rsidRPr="00921962" w:rsidRDefault="00921962" w:rsidP="00921962">
      <w:pPr>
        <w:pStyle w:val="Figurecaption"/>
        <w:jc w:val="center"/>
      </w:pPr>
      <w:bookmarkStart w:id="388" w:name="_Toc335042155"/>
      <w:bookmarkStart w:id="389" w:name="_Toc212279884"/>
      <w:bookmarkStart w:id="390" w:name="_Toc445824866"/>
      <w:r w:rsidRPr="00921962">
        <w:t>Different sides of the perforated box</w:t>
      </w:r>
      <w:bookmarkEnd w:id="388"/>
      <w:bookmarkEnd w:id="389"/>
      <w:bookmarkEnd w:id="390"/>
    </w:p>
    <w:p w14:paraId="754D5664" w14:textId="77777777" w:rsidR="00921962" w:rsidRPr="00921962" w:rsidRDefault="00921962" w:rsidP="00921962">
      <w:pPr>
        <w:pStyle w:val="Heading3"/>
        <w:rPr>
          <w:rFonts w:eastAsiaTheme="minorHAnsi"/>
        </w:rPr>
      </w:pPr>
      <w:bookmarkStart w:id="391" w:name="_Toc202935689"/>
      <w:bookmarkStart w:id="392" w:name="_Toc335042130"/>
      <w:bookmarkStart w:id="393" w:name="_Toc338166210"/>
      <w:bookmarkStart w:id="394" w:name="_Toc228419239"/>
      <w:bookmarkStart w:id="395" w:name="_Toc445825132"/>
      <w:r w:rsidRPr="00921962">
        <w:rPr>
          <w:rFonts w:eastAsiaTheme="minorHAnsi"/>
        </w:rPr>
        <w:t>Assembly of cable gla</w:t>
      </w:r>
      <w:bookmarkEnd w:id="391"/>
      <w:r w:rsidRPr="00921962">
        <w:rPr>
          <w:rFonts w:eastAsiaTheme="minorHAnsi"/>
        </w:rPr>
        <w:t>nds</w:t>
      </w:r>
      <w:bookmarkEnd w:id="392"/>
      <w:bookmarkEnd w:id="393"/>
      <w:bookmarkEnd w:id="394"/>
      <w:bookmarkEnd w:id="395"/>
    </w:p>
    <w:p w14:paraId="32F82673" w14:textId="77777777" w:rsidR="00921962" w:rsidRPr="00921962" w:rsidRDefault="00921962" w:rsidP="00921962">
      <w:pPr>
        <w:pStyle w:val="BodyText"/>
      </w:pPr>
      <w:r w:rsidRPr="00921962">
        <w:t>Cable glands and / or connectors must be fitted carefully so that both the inner and outer rubber washers of the box do not get blocked and deteriorated when screwing the inner nut, making sure in this way that the whole set is firmly attached to the sides.</w:t>
      </w:r>
    </w:p>
    <w:p w14:paraId="74E7E7CF" w14:textId="77777777" w:rsidR="00921962" w:rsidRPr="00921962" w:rsidRDefault="00921962" w:rsidP="00921962">
      <w:pPr>
        <w:pStyle w:val="BodyText"/>
      </w:pPr>
      <w:r w:rsidRPr="00921962">
        <w:t>The clearance between glands and cables must be as insignificant as possible to reduce moisture ingress.</w:t>
      </w:r>
    </w:p>
    <w:p w14:paraId="7FB4EED3" w14:textId="77777777" w:rsidR="00921962" w:rsidRPr="00921962" w:rsidRDefault="00921962" w:rsidP="00921962">
      <w:pPr>
        <w:pStyle w:val="BodyText"/>
      </w:pPr>
      <w:r w:rsidRPr="00921962">
        <w:t>A selection of different consecutive diameters may be necessary since there is no heat shrink tubing that will simultaneously adjust both gland and coaxial cable.</w:t>
      </w:r>
    </w:p>
    <w:p w14:paraId="5B3B13F4" w14:textId="61154E50" w:rsidR="00921962" w:rsidRPr="00921962" w:rsidRDefault="00921962" w:rsidP="00921962">
      <w:pPr>
        <w:pStyle w:val="Heading3"/>
        <w:rPr>
          <w:rFonts w:eastAsiaTheme="minorHAnsi"/>
        </w:rPr>
      </w:pPr>
      <w:bookmarkStart w:id="396" w:name="_Toc335042131"/>
      <w:bookmarkStart w:id="397" w:name="_Toc338166211"/>
      <w:bookmarkStart w:id="398" w:name="_Toc228419240"/>
      <w:bookmarkStart w:id="399" w:name="_Toc202935691"/>
      <w:bookmarkStart w:id="400" w:name="_Toc445825133"/>
      <w:r w:rsidRPr="00921962">
        <w:rPr>
          <w:rFonts w:eastAsiaTheme="minorHAnsi"/>
        </w:rPr>
        <w:t>Preparation of the AIS System</w:t>
      </w:r>
      <w:bookmarkEnd w:id="396"/>
      <w:bookmarkEnd w:id="397"/>
      <w:bookmarkEnd w:id="398"/>
      <w:bookmarkEnd w:id="399"/>
      <w:bookmarkEnd w:id="400"/>
    </w:p>
    <w:p w14:paraId="047968DC" w14:textId="77777777" w:rsidR="00921962" w:rsidRPr="00921962" w:rsidRDefault="00921962" w:rsidP="00921962">
      <w:pPr>
        <w:pStyle w:val="BodyText"/>
      </w:pPr>
      <w:r w:rsidRPr="00921962">
        <w:t xml:space="preserve">Integrating different electronic devices requires that equipment and connections be correctly fitted and secure for all cables, thereby avoiding failure due to poor contact, loss of data and functional efficiency and the possible ensuing breakdown of the equipment. </w:t>
      </w:r>
    </w:p>
    <w:p w14:paraId="40B88502" w14:textId="77777777" w:rsidR="00921962" w:rsidRPr="00921962" w:rsidRDefault="00921962" w:rsidP="00921962">
      <w:pPr>
        <w:pStyle w:val="BodyText"/>
      </w:pPr>
      <w:r w:rsidRPr="00921962">
        <w:t>Inserting a rubber plate in the mounting system of the AIS equipment has proven to be an effective way of softening vibration during the operation.</w:t>
      </w:r>
    </w:p>
    <w:p w14:paraId="01D36357" w14:textId="77777777" w:rsidR="00921962" w:rsidRPr="00921962" w:rsidRDefault="00921962" w:rsidP="00921962">
      <w:pPr>
        <w:pStyle w:val="BodyText"/>
      </w:pPr>
      <w:r w:rsidRPr="00921962">
        <w:t xml:space="preserve">In some non-integrated installations it is recommended to fit a polarity protection device in the enclosure between the power supply system and the input of the equipment. </w:t>
      </w:r>
    </w:p>
    <w:p w14:paraId="2596AA44" w14:textId="77777777" w:rsidR="00921962" w:rsidRPr="00921962" w:rsidRDefault="00921962" w:rsidP="00921962">
      <w:pPr>
        <w:pStyle w:val="BodyText"/>
        <w:jc w:val="center"/>
        <w:rPr>
          <w:lang w:val="es-ES"/>
        </w:rPr>
      </w:pPr>
      <w:r w:rsidRPr="00921962">
        <w:rPr>
          <w:noProof/>
          <w:lang w:val="en-US"/>
        </w:rPr>
        <w:drawing>
          <wp:inline distT="0" distB="0" distL="0" distR="0" wp14:anchorId="0A7D840D" wp14:editId="0C3F99AD">
            <wp:extent cx="3409950" cy="2298700"/>
            <wp:effectExtent l="19050" t="0" r="0" b="0"/>
            <wp:docPr id="86" name="Picture 3" descr="E:\41 gps 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41 gps edit.JPG"/>
                    <pic:cNvPicPr>
                      <a:picLocks noChangeAspect="1" noChangeArrowheads="1"/>
                    </pic:cNvPicPr>
                  </pic:nvPicPr>
                  <pic:blipFill>
                    <a:blip r:embed="rId38"/>
                    <a:srcRect/>
                    <a:stretch>
                      <a:fillRect/>
                    </a:stretch>
                  </pic:blipFill>
                  <pic:spPr bwMode="auto">
                    <a:xfrm>
                      <a:off x="0" y="0"/>
                      <a:ext cx="3409950" cy="2298700"/>
                    </a:xfrm>
                    <a:prstGeom prst="rect">
                      <a:avLst/>
                    </a:prstGeom>
                    <a:noFill/>
                    <a:ln w="9525">
                      <a:noFill/>
                      <a:miter lim="800000"/>
                      <a:headEnd/>
                      <a:tailEnd/>
                    </a:ln>
                  </pic:spPr>
                </pic:pic>
              </a:graphicData>
            </a:graphic>
          </wp:inline>
        </w:drawing>
      </w:r>
    </w:p>
    <w:p w14:paraId="200ECC3F" w14:textId="77777777" w:rsidR="00921962" w:rsidRPr="00921962" w:rsidRDefault="00921962" w:rsidP="00921962">
      <w:pPr>
        <w:pStyle w:val="Figurecaption"/>
        <w:jc w:val="center"/>
      </w:pPr>
      <w:bookmarkStart w:id="401" w:name="_Toc335042157"/>
      <w:bookmarkStart w:id="402" w:name="_Toc212279885"/>
      <w:bookmarkStart w:id="403" w:name="_Toc445824867"/>
      <w:r w:rsidRPr="00921962">
        <w:t>Equipment with its protection</w:t>
      </w:r>
      <w:bookmarkEnd w:id="401"/>
      <w:bookmarkEnd w:id="402"/>
      <w:bookmarkEnd w:id="403"/>
    </w:p>
    <w:p w14:paraId="72BE59AF" w14:textId="77777777" w:rsidR="00921962" w:rsidRPr="00921962" w:rsidRDefault="00921962" w:rsidP="00921962">
      <w:pPr>
        <w:pStyle w:val="BodyText"/>
        <w:numPr>
          <w:ilvl w:val="2"/>
          <w:numId w:val="15"/>
        </w:numPr>
      </w:pPr>
      <w:bookmarkStart w:id="404" w:name="_Toc202935695"/>
      <w:bookmarkStart w:id="405" w:name="_Toc335042132"/>
      <w:bookmarkStart w:id="406" w:name="_Toc338166212"/>
      <w:bookmarkStart w:id="407" w:name="_Toc228419241"/>
      <w:r w:rsidRPr="00921962">
        <w:lastRenderedPageBreak/>
        <w:t>Sealing of external connections</w:t>
      </w:r>
      <w:bookmarkEnd w:id="404"/>
      <w:bookmarkEnd w:id="405"/>
      <w:bookmarkEnd w:id="406"/>
      <w:bookmarkEnd w:id="407"/>
    </w:p>
    <w:p w14:paraId="0B8395C0" w14:textId="77777777" w:rsidR="00921962" w:rsidRPr="00921962" w:rsidRDefault="00921962" w:rsidP="00921962">
      <w:pPr>
        <w:pStyle w:val="BodyText"/>
      </w:pPr>
      <w:r w:rsidRPr="00921962">
        <w:t>If the installation is performed using glands or connectors, moisture is liable to seep in, requiring the use of heat shrink tubing.  This component that protects the cable connection to the external box can be easily fitted; otherwise it can be filled with a paste that will seal the clearance between the heat shrink and the cable.</w:t>
      </w:r>
    </w:p>
    <w:p w14:paraId="52148DF0" w14:textId="77777777" w:rsidR="00921962" w:rsidRPr="00921962" w:rsidRDefault="00921962" w:rsidP="00921962">
      <w:pPr>
        <w:pStyle w:val="BodyText"/>
      </w:pPr>
      <w:r w:rsidRPr="00921962">
        <w:t>Once the stretch of heat shrink to be applied has been determined, the position of the cables must be calculated before the final adjustments are made.</w:t>
      </w:r>
    </w:p>
    <w:p w14:paraId="799609F3" w14:textId="36E9BCA0" w:rsidR="00921962" w:rsidRPr="00921962" w:rsidRDefault="00921962" w:rsidP="00921962">
      <w:pPr>
        <w:pStyle w:val="BodyText"/>
      </w:pPr>
      <w:r w:rsidRPr="00921962">
        <w:t xml:space="preserve">When the heat shrinks have been properly fitted, the cables must protrude downwards -as shown in </w:t>
      </w:r>
      <w:r w:rsidR="00C518D6" w:rsidRPr="00C518D6">
        <w:fldChar w:fldCharType="begin"/>
      </w:r>
      <w:r w:rsidR="00C518D6" w:rsidRPr="00C518D6">
        <w:instrText xml:space="preserve"> REF _Ref445822471 \r \h </w:instrText>
      </w:r>
      <w:r w:rsidR="00C518D6">
        <w:instrText xml:space="preserve"> \* MERGEFORMAT </w:instrText>
      </w:r>
      <w:r w:rsidR="00C518D6" w:rsidRPr="00C518D6">
        <w:fldChar w:fldCharType="separate"/>
      </w:r>
      <w:r w:rsidR="00C518D6" w:rsidRPr="00C518D6">
        <w:t>Figure 18</w:t>
      </w:r>
      <w:r w:rsidR="00C518D6" w:rsidRPr="00C518D6">
        <w:fldChar w:fldCharType="end"/>
      </w:r>
      <w:r w:rsidRPr="00921962">
        <w:t xml:space="preserve"> to enable smooth outpour of water.</w:t>
      </w:r>
    </w:p>
    <w:p w14:paraId="0C08A059" w14:textId="77777777" w:rsidR="00921962" w:rsidRPr="00921962" w:rsidRDefault="00921962" w:rsidP="00921962">
      <w:pPr>
        <w:pStyle w:val="BodyText"/>
      </w:pPr>
      <w:r w:rsidRPr="00921962">
        <w:t>As an alternative to shrink tube, it is possible to use self-amalgamating tape which provides an effective seal and can be replaced on site.</w:t>
      </w:r>
    </w:p>
    <w:p w14:paraId="41FC2D8E" w14:textId="77777777" w:rsidR="00921962" w:rsidRPr="00921962" w:rsidRDefault="00921962" w:rsidP="00921962">
      <w:pPr>
        <w:pStyle w:val="BodyText"/>
        <w:jc w:val="center"/>
        <w:rPr>
          <w:lang w:val="es-ES"/>
        </w:rPr>
      </w:pPr>
      <w:r w:rsidRPr="00921962">
        <w:rPr>
          <w:noProof/>
          <w:lang w:val="en-US"/>
        </w:rPr>
        <w:drawing>
          <wp:inline distT="0" distB="0" distL="0" distR="0" wp14:anchorId="7EF7491A" wp14:editId="6FBC60AE">
            <wp:extent cx="3072493" cy="2386669"/>
            <wp:effectExtent l="19050" t="0" r="0" b="0"/>
            <wp:docPr id="3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79091" cy="2391794"/>
                    </a:xfrm>
                    <a:prstGeom prst="rect">
                      <a:avLst/>
                    </a:prstGeom>
                    <a:noFill/>
                    <a:ln>
                      <a:noFill/>
                    </a:ln>
                  </pic:spPr>
                </pic:pic>
              </a:graphicData>
            </a:graphic>
          </wp:inline>
        </w:drawing>
      </w:r>
    </w:p>
    <w:p w14:paraId="15E0E1F0" w14:textId="6D16F9FA" w:rsidR="00921962" w:rsidRPr="00921962" w:rsidRDefault="00921962" w:rsidP="00921962">
      <w:pPr>
        <w:pStyle w:val="Figurecaption"/>
        <w:jc w:val="center"/>
      </w:pPr>
      <w:bookmarkStart w:id="408" w:name="_Toc335042159"/>
      <w:bookmarkStart w:id="409" w:name="_Toc212279886"/>
      <w:bookmarkStart w:id="410" w:name="_Ref212283333"/>
      <w:bookmarkStart w:id="411" w:name="_Ref445822471"/>
      <w:bookmarkStart w:id="412" w:name="_Toc445824868"/>
      <w:r w:rsidRPr="00921962">
        <w:t>Sealing of antenna and power supply inputs.</w:t>
      </w:r>
      <w:bookmarkEnd w:id="408"/>
      <w:bookmarkEnd w:id="409"/>
      <w:bookmarkEnd w:id="410"/>
      <w:bookmarkEnd w:id="411"/>
      <w:bookmarkEnd w:id="412"/>
    </w:p>
    <w:p w14:paraId="6F486EC8" w14:textId="77777777" w:rsidR="00921962" w:rsidRPr="00921962" w:rsidRDefault="00921962" w:rsidP="00921962">
      <w:pPr>
        <w:pStyle w:val="BodyText"/>
        <w:jc w:val="center"/>
      </w:pPr>
      <w:r w:rsidRPr="00921962">
        <w:rPr>
          <w:noProof/>
          <w:lang w:val="en-US"/>
        </w:rPr>
        <w:drawing>
          <wp:inline distT="0" distB="0" distL="0" distR="0" wp14:anchorId="28D5E554" wp14:editId="30CB9392">
            <wp:extent cx="1701940" cy="2520000"/>
            <wp:effectExtent l="19050" t="0" r="0" b="0"/>
            <wp:docPr id="9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01940" cy="2520000"/>
                    </a:xfrm>
                    <a:prstGeom prst="rect">
                      <a:avLst/>
                    </a:prstGeom>
                    <a:noFill/>
                    <a:ln>
                      <a:noFill/>
                    </a:ln>
                  </pic:spPr>
                </pic:pic>
              </a:graphicData>
            </a:graphic>
          </wp:inline>
        </w:drawing>
      </w:r>
    </w:p>
    <w:p w14:paraId="48CEE125" w14:textId="77777777" w:rsidR="00921962" w:rsidRPr="00921962" w:rsidRDefault="00921962" w:rsidP="00921962">
      <w:pPr>
        <w:pStyle w:val="Figurecaption"/>
        <w:jc w:val="center"/>
      </w:pPr>
      <w:bookmarkStart w:id="413" w:name="_Toc335042160"/>
      <w:bookmarkStart w:id="414" w:name="_Toc212279887"/>
      <w:bookmarkStart w:id="415" w:name="_Toc445824869"/>
      <w:r w:rsidRPr="00921962">
        <w:t>Sealed cable gland with heat shrink</w:t>
      </w:r>
      <w:bookmarkEnd w:id="413"/>
      <w:bookmarkEnd w:id="414"/>
      <w:bookmarkEnd w:id="415"/>
    </w:p>
    <w:p w14:paraId="43A03743" w14:textId="77777777" w:rsidR="00921962" w:rsidRPr="00921962" w:rsidRDefault="00921962" w:rsidP="00921962">
      <w:pPr>
        <w:pStyle w:val="Heading3"/>
        <w:rPr>
          <w:rFonts w:eastAsiaTheme="minorHAnsi"/>
        </w:rPr>
      </w:pPr>
      <w:bookmarkStart w:id="416" w:name="_Toc202935696"/>
      <w:bookmarkStart w:id="417" w:name="_Toc335042133"/>
      <w:bookmarkStart w:id="418" w:name="_Toc338166213"/>
      <w:bookmarkStart w:id="419" w:name="_Toc228419242"/>
      <w:bookmarkStart w:id="420" w:name="_Toc445825134"/>
      <w:r w:rsidRPr="00921962">
        <w:rPr>
          <w:rFonts w:eastAsiaTheme="minorHAnsi"/>
        </w:rPr>
        <w:t>Connections and Completion</w:t>
      </w:r>
      <w:bookmarkEnd w:id="416"/>
      <w:bookmarkEnd w:id="417"/>
      <w:bookmarkEnd w:id="418"/>
      <w:bookmarkEnd w:id="419"/>
      <w:bookmarkEnd w:id="420"/>
    </w:p>
    <w:p w14:paraId="7474D19D" w14:textId="69760BC2" w:rsidR="00921962" w:rsidRPr="00921962" w:rsidRDefault="00921962" w:rsidP="00921962">
      <w:pPr>
        <w:pStyle w:val="BodyText"/>
      </w:pPr>
      <w:r w:rsidRPr="00921962">
        <w:t>The gas surge protection device must be inserted in the input of the VHF antenna immediately inside the internal watertight box keeping the connections isolat</w:t>
      </w:r>
      <w:r w:rsidR="00802A24">
        <w:t>ed from any source of moisture.</w:t>
      </w:r>
    </w:p>
    <w:p w14:paraId="409A70CB" w14:textId="77777777" w:rsidR="00921962" w:rsidRPr="00921962" w:rsidRDefault="00921962" w:rsidP="00921962">
      <w:pPr>
        <w:pStyle w:val="BodyText"/>
      </w:pPr>
      <w:r w:rsidRPr="00921962">
        <w:t>Finally, VHF and GNSS antenna must be connected, verifying the SWR of the former, as described in section 3.2.3.</w:t>
      </w:r>
    </w:p>
    <w:p w14:paraId="7FE5DFDA" w14:textId="77777777" w:rsidR="00921962" w:rsidRDefault="00921962" w:rsidP="00921962">
      <w:pPr>
        <w:pStyle w:val="Heading2"/>
        <w:rPr>
          <w:rFonts w:eastAsiaTheme="minorHAnsi"/>
        </w:rPr>
      </w:pPr>
      <w:bookmarkStart w:id="421" w:name="_Toc202935686"/>
      <w:bookmarkStart w:id="422" w:name="_Toc335042134"/>
      <w:bookmarkStart w:id="423" w:name="_Toc338166214"/>
      <w:bookmarkStart w:id="424" w:name="_Toc228419243"/>
      <w:bookmarkStart w:id="425" w:name="_Toc445825135"/>
      <w:r w:rsidRPr="00921962">
        <w:rPr>
          <w:rFonts w:eastAsiaTheme="minorHAnsi"/>
        </w:rPr>
        <w:lastRenderedPageBreak/>
        <w:t>General outlines for the assembly</w:t>
      </w:r>
      <w:bookmarkEnd w:id="421"/>
      <w:bookmarkEnd w:id="422"/>
      <w:bookmarkEnd w:id="423"/>
      <w:bookmarkEnd w:id="424"/>
      <w:bookmarkEnd w:id="425"/>
    </w:p>
    <w:p w14:paraId="08866D0E" w14:textId="77777777" w:rsidR="00921962" w:rsidRPr="00921962" w:rsidRDefault="00921962" w:rsidP="00921962">
      <w:pPr>
        <w:pStyle w:val="Heading2separationline"/>
      </w:pPr>
    </w:p>
    <w:p w14:paraId="30C9B2AB" w14:textId="77777777" w:rsidR="00921962" w:rsidRPr="00921962" w:rsidRDefault="00921962" w:rsidP="00921962">
      <w:pPr>
        <w:pStyle w:val="List1"/>
        <w:numPr>
          <w:ilvl w:val="0"/>
          <w:numId w:val="42"/>
        </w:numPr>
      </w:pPr>
      <w:r w:rsidRPr="00921962">
        <w:t>Follow the Checklist at Annex A.</w:t>
      </w:r>
    </w:p>
    <w:p w14:paraId="44D8295B" w14:textId="5BD8AC35" w:rsidR="00921962" w:rsidRPr="00921962" w:rsidRDefault="00921962" w:rsidP="00921962">
      <w:pPr>
        <w:pStyle w:val="List1"/>
        <w:numPr>
          <w:ilvl w:val="0"/>
          <w:numId w:val="42"/>
        </w:numPr>
      </w:pPr>
      <w:r w:rsidRPr="00921962">
        <w:t xml:space="preserve">The necessary components must </w:t>
      </w:r>
      <w:r w:rsidR="00802A24">
        <w:t>be recorded on the Checklist.</w:t>
      </w:r>
    </w:p>
    <w:p w14:paraId="33B75CBB" w14:textId="725F186B" w:rsidR="00921962" w:rsidRPr="00921962" w:rsidRDefault="00921962" w:rsidP="00921962">
      <w:pPr>
        <w:pStyle w:val="List1"/>
        <w:numPr>
          <w:ilvl w:val="0"/>
          <w:numId w:val="42"/>
        </w:numPr>
      </w:pPr>
      <w:r w:rsidRPr="00921962">
        <w:t>The power supply</w:t>
      </w:r>
      <w:r w:rsidR="00802A24">
        <w:t xml:space="preserve"> system must always be checked.</w:t>
      </w:r>
    </w:p>
    <w:p w14:paraId="1C6D2F27" w14:textId="77777777" w:rsidR="00921962" w:rsidRPr="00921962" w:rsidRDefault="00921962" w:rsidP="00921962">
      <w:pPr>
        <w:pStyle w:val="List1"/>
        <w:numPr>
          <w:ilvl w:val="0"/>
          <w:numId w:val="42"/>
        </w:numPr>
      </w:pPr>
      <w:r w:rsidRPr="00921962">
        <w:t>Enclosures must be assembled to enable access to the power supply connections and the VHF/GNSS antenna. It is important that this process be recorded in the Checklist so as to keep track of intermediate controls.</w:t>
      </w:r>
    </w:p>
    <w:p w14:paraId="23B6AE02" w14:textId="77777777" w:rsidR="00921962" w:rsidRPr="00921962" w:rsidRDefault="00921962" w:rsidP="00921962">
      <w:pPr>
        <w:pStyle w:val="List1"/>
        <w:numPr>
          <w:ilvl w:val="0"/>
          <w:numId w:val="42"/>
        </w:numPr>
      </w:pPr>
      <w:r w:rsidRPr="00921962">
        <w:t>If an external enclosure has been fitted, this must be recorded in the Checklist.</w:t>
      </w:r>
    </w:p>
    <w:p w14:paraId="323E371A" w14:textId="77777777" w:rsidR="00921962" w:rsidRPr="00921962" w:rsidRDefault="00921962" w:rsidP="00921962">
      <w:pPr>
        <w:pStyle w:val="List1"/>
        <w:numPr>
          <w:ilvl w:val="0"/>
          <w:numId w:val="42"/>
        </w:numPr>
      </w:pPr>
      <w:r w:rsidRPr="00921962">
        <w:t>When antenna cables have been fitted, the SWR of the VHF antenna must be measured and the water tightness of the cable glands must be visually verified and recorded in the Checklist.</w:t>
      </w:r>
    </w:p>
    <w:p w14:paraId="17D4B903" w14:textId="77777777" w:rsidR="00921962" w:rsidRPr="00921962" w:rsidRDefault="00921962" w:rsidP="00921962">
      <w:pPr>
        <w:pStyle w:val="List1"/>
        <w:numPr>
          <w:ilvl w:val="0"/>
          <w:numId w:val="42"/>
        </w:numPr>
      </w:pPr>
      <w:r w:rsidRPr="00921962">
        <w:t>Having completed the installation, it is recommended to test the system for at least one week prior to deployment.</w:t>
      </w:r>
    </w:p>
    <w:p w14:paraId="56CA7664" w14:textId="51F5B00E" w:rsidR="00921962" w:rsidRDefault="003F4581" w:rsidP="00921962">
      <w:pPr>
        <w:pStyle w:val="Heading1"/>
        <w:rPr>
          <w:rFonts w:asciiTheme="minorHAnsi" w:eastAsiaTheme="minorHAnsi" w:hAnsiTheme="minorHAnsi" w:cstheme="minorBidi"/>
          <w:color w:val="auto"/>
          <w:sz w:val="22"/>
          <w:szCs w:val="22"/>
        </w:rPr>
      </w:pPr>
      <w:bookmarkStart w:id="426" w:name="_Toc335042135"/>
      <w:bookmarkStart w:id="427" w:name="_Toc338166215"/>
      <w:bookmarkStart w:id="428" w:name="_Toc228419244"/>
      <w:bookmarkStart w:id="429" w:name="_Toc445825136"/>
      <w:r>
        <w:rPr>
          <w:caps w:val="0"/>
        </w:rPr>
        <w:t>ACRONYMS</w:t>
      </w:r>
      <w:bookmarkEnd w:id="426"/>
      <w:bookmarkEnd w:id="427"/>
      <w:bookmarkEnd w:id="428"/>
      <w:bookmarkEnd w:id="429"/>
    </w:p>
    <w:p w14:paraId="32738D91" w14:textId="77777777" w:rsidR="00921962" w:rsidRPr="00921962" w:rsidRDefault="00921962" w:rsidP="00921962">
      <w:pPr>
        <w:pStyle w:val="Heading1separatationline"/>
      </w:pPr>
    </w:p>
    <w:p w14:paraId="302CAD0D" w14:textId="77777777" w:rsidR="00921962" w:rsidRDefault="00921962" w:rsidP="00921962">
      <w:pPr>
        <w:pStyle w:val="BodyText"/>
        <w:ind w:left="1418" w:hanging="1418"/>
      </w:pPr>
      <w:r w:rsidRPr="00921962">
        <w:t>AIS</w:t>
      </w:r>
      <w:r w:rsidRPr="00921962">
        <w:tab/>
        <w:t>Automatic Identification System</w:t>
      </w:r>
    </w:p>
    <w:p w14:paraId="3CF79394" w14:textId="77777777" w:rsidR="00921962" w:rsidRPr="00921962" w:rsidRDefault="00921962" w:rsidP="00921962">
      <w:pPr>
        <w:pStyle w:val="BodyText"/>
        <w:ind w:left="1418" w:hanging="1418"/>
      </w:pPr>
      <w:r w:rsidRPr="00921962">
        <w:t>AIS-AtoN</w:t>
      </w:r>
      <w:r w:rsidRPr="00921962">
        <w:tab/>
        <w:t>AIS-Aid to Navigation transponder</w:t>
      </w:r>
    </w:p>
    <w:p w14:paraId="00E57607" w14:textId="2E9089DC" w:rsidR="00921962" w:rsidRDefault="00921962" w:rsidP="00921962">
      <w:pPr>
        <w:pStyle w:val="BodyText"/>
        <w:ind w:left="1418" w:hanging="1418"/>
      </w:pPr>
      <w:r w:rsidRPr="00921962">
        <w:t>AtoN</w:t>
      </w:r>
      <w:r w:rsidRPr="00921962">
        <w:tab/>
        <w:t>Aid</w:t>
      </w:r>
      <w:r w:rsidR="00A92C7B">
        <w:t>(s)</w:t>
      </w:r>
      <w:r w:rsidRPr="00921962">
        <w:t xml:space="preserve"> to Navigation</w:t>
      </w:r>
    </w:p>
    <w:p w14:paraId="11090994" w14:textId="393E98FD" w:rsidR="00B826CA" w:rsidRDefault="00B826CA" w:rsidP="00921962">
      <w:pPr>
        <w:pStyle w:val="BodyText"/>
        <w:ind w:left="1418" w:hanging="1418"/>
      </w:pPr>
      <w:r>
        <w:t>Circ.</w:t>
      </w:r>
      <w:r>
        <w:tab/>
        <w:t>Circular (IMO)</w:t>
      </w:r>
    </w:p>
    <w:p w14:paraId="09711D1B" w14:textId="701C9F0C" w:rsidR="00B826CA" w:rsidRDefault="00B826CA" w:rsidP="00921962">
      <w:pPr>
        <w:pStyle w:val="BodyText"/>
        <w:ind w:left="1418" w:hanging="1418"/>
      </w:pPr>
      <w:r>
        <w:t>D</w:t>
      </w:r>
      <w:r>
        <w:tab/>
        <w:t>Forward amplitude</w:t>
      </w:r>
    </w:p>
    <w:p w14:paraId="5DB1526F" w14:textId="77777777" w:rsidR="00A92C7B" w:rsidRPr="00921962" w:rsidRDefault="00A92C7B" w:rsidP="00A92C7B">
      <w:pPr>
        <w:pStyle w:val="BodyText"/>
        <w:ind w:left="1418" w:hanging="1418"/>
      </w:pPr>
      <w:r w:rsidRPr="00921962">
        <w:t>DGNSS</w:t>
      </w:r>
      <w:r w:rsidRPr="00921962">
        <w:tab/>
        <w:t>Differential Global Navigation Satellite System</w:t>
      </w:r>
    </w:p>
    <w:p w14:paraId="7A059496" w14:textId="712DC421" w:rsidR="00A92C7B" w:rsidRPr="00921962" w:rsidRDefault="00A92C7B" w:rsidP="00921962">
      <w:pPr>
        <w:pStyle w:val="BodyText"/>
        <w:ind w:left="1418" w:hanging="1418"/>
      </w:pPr>
      <w:r w:rsidRPr="00921962">
        <w:t>FATDMA</w:t>
      </w:r>
      <w:r w:rsidRPr="00921962">
        <w:tab/>
        <w:t>Fixed Access Time Division Multiple Access</w:t>
      </w:r>
      <w:r>
        <w:t xml:space="preserve"> IALA</w:t>
      </w:r>
    </w:p>
    <w:p w14:paraId="04501F3F" w14:textId="77777777" w:rsidR="00A92C7B" w:rsidRDefault="00A92C7B" w:rsidP="00A92C7B">
      <w:pPr>
        <w:pStyle w:val="BodyText"/>
        <w:ind w:left="1418" w:hanging="1418"/>
      </w:pPr>
      <w:r w:rsidRPr="00921962">
        <w:t>GNSS</w:t>
      </w:r>
      <w:r w:rsidRPr="00921962">
        <w:tab/>
        <w:t>Global Navigation Satellite System</w:t>
      </w:r>
    </w:p>
    <w:p w14:paraId="3BE8610B" w14:textId="5CDFBD82" w:rsidR="00B826CA" w:rsidRPr="00921962" w:rsidRDefault="00B826CA" w:rsidP="00A92C7B">
      <w:pPr>
        <w:pStyle w:val="BodyText"/>
        <w:ind w:left="1418" w:hanging="1418"/>
      </w:pPr>
      <w:r>
        <w:t>GPS</w:t>
      </w:r>
      <w:r>
        <w:tab/>
        <w:t>Global Positioning System</w:t>
      </w:r>
    </w:p>
    <w:p w14:paraId="34AD0842" w14:textId="77777777" w:rsidR="00A92C7B" w:rsidRPr="00921962" w:rsidRDefault="00A92C7B" w:rsidP="00A92C7B">
      <w:pPr>
        <w:pStyle w:val="BodyText"/>
        <w:ind w:left="1418" w:hanging="1418"/>
      </w:pPr>
      <w:r w:rsidRPr="00921962">
        <w:t>IEC</w:t>
      </w:r>
      <w:r w:rsidRPr="00921962">
        <w:tab/>
        <w:t>International Electrotechnical Commission</w:t>
      </w:r>
    </w:p>
    <w:p w14:paraId="7DED952C" w14:textId="77777777" w:rsidR="00921962" w:rsidRPr="00921962" w:rsidRDefault="00921962" w:rsidP="00921962">
      <w:pPr>
        <w:pStyle w:val="BodyText"/>
        <w:ind w:left="1418" w:hanging="1418"/>
      </w:pPr>
      <w:r w:rsidRPr="00921962">
        <w:t>IMO</w:t>
      </w:r>
      <w:r w:rsidRPr="00921962">
        <w:tab/>
        <w:t>International Maritime Organisation</w:t>
      </w:r>
    </w:p>
    <w:p w14:paraId="738B1C36" w14:textId="77777777" w:rsidR="00A92C7B" w:rsidRPr="00921962" w:rsidRDefault="00A92C7B" w:rsidP="00A92C7B">
      <w:pPr>
        <w:pStyle w:val="BodyText"/>
        <w:ind w:left="1418" w:hanging="1418"/>
      </w:pPr>
      <w:r w:rsidRPr="00921962">
        <w:t>IP</w:t>
      </w:r>
      <w:r w:rsidRPr="00921962">
        <w:tab/>
        <w:t>Ingress Protection</w:t>
      </w:r>
    </w:p>
    <w:p w14:paraId="4D558C3D" w14:textId="03CA0AB2" w:rsidR="00921962" w:rsidRDefault="00A92C7B" w:rsidP="00921962">
      <w:pPr>
        <w:pStyle w:val="BodyText"/>
        <w:ind w:left="1418" w:hanging="1418"/>
      </w:pPr>
      <w:r w:rsidRPr="00921962">
        <w:t>ITU</w:t>
      </w:r>
      <w:r w:rsidRPr="00921962">
        <w:tab/>
        <w:t>International Communications Unio</w:t>
      </w:r>
      <w:r>
        <w:t>n</w:t>
      </w:r>
    </w:p>
    <w:p w14:paraId="317FE6FF" w14:textId="12CD8A40" w:rsidR="00B826CA" w:rsidRDefault="00B826CA" w:rsidP="00921962">
      <w:pPr>
        <w:pStyle w:val="BodyText"/>
        <w:ind w:left="1418" w:hanging="1418"/>
      </w:pPr>
      <w:r>
        <w:t>KHz</w:t>
      </w:r>
      <w:r>
        <w:tab/>
      </w:r>
      <w:proofErr w:type="spellStart"/>
      <w:r>
        <w:t>KiloHertz</w:t>
      </w:r>
      <w:proofErr w:type="spellEnd"/>
    </w:p>
    <w:p w14:paraId="150E884D" w14:textId="66A9E255" w:rsidR="00B826CA" w:rsidRDefault="00E743F0" w:rsidP="00921962">
      <w:pPr>
        <w:pStyle w:val="BodyText"/>
        <w:ind w:left="1418" w:hanging="1418"/>
      </w:pPr>
      <w:r>
        <w:t>MHz</w:t>
      </w:r>
      <w:r w:rsidR="00B826CA">
        <w:tab/>
      </w:r>
      <w:proofErr w:type="spellStart"/>
      <w:r w:rsidR="00B826CA">
        <w:t>MegaHertz</w:t>
      </w:r>
      <w:proofErr w:type="spellEnd"/>
    </w:p>
    <w:p w14:paraId="4577CDB6" w14:textId="5BD956EB" w:rsidR="00B826CA" w:rsidRDefault="00B826CA" w:rsidP="00921962">
      <w:pPr>
        <w:pStyle w:val="BodyText"/>
        <w:ind w:left="1418" w:hanging="1418"/>
      </w:pPr>
      <w:r>
        <w:t>MMSI</w:t>
      </w:r>
      <w:r>
        <w:tab/>
        <w:t>Maritime Mobile Service Identity</w:t>
      </w:r>
    </w:p>
    <w:p w14:paraId="4E714291" w14:textId="43573A86" w:rsidR="005025CC" w:rsidRPr="00921962" w:rsidRDefault="005025CC" w:rsidP="00921962">
      <w:pPr>
        <w:pStyle w:val="BodyText"/>
        <w:ind w:left="1418" w:hanging="1418"/>
      </w:pPr>
      <w:r>
        <w:t>ms</w:t>
      </w:r>
      <w:r>
        <w:tab/>
        <w:t>milliseconds</w:t>
      </w:r>
    </w:p>
    <w:p w14:paraId="65F1EDDA" w14:textId="1A9D394C" w:rsidR="00921962" w:rsidRDefault="00A92C7B" w:rsidP="00A92C7B">
      <w:pPr>
        <w:pStyle w:val="BodyText"/>
        <w:ind w:left="1418" w:hanging="1418"/>
      </w:pPr>
      <w:r w:rsidRPr="00921962">
        <w:t>NMEA</w:t>
      </w:r>
      <w:r w:rsidRPr="00921962">
        <w:tab/>
        <w:t>National Marine Electronics Association</w:t>
      </w:r>
    </w:p>
    <w:p w14:paraId="0E760E41" w14:textId="495F25BB" w:rsidR="00B826CA" w:rsidRDefault="00B826CA" w:rsidP="00A92C7B">
      <w:pPr>
        <w:pStyle w:val="BodyText"/>
        <w:ind w:left="1418" w:hanging="1418"/>
      </w:pPr>
      <w:r>
        <w:t>PC</w:t>
      </w:r>
      <w:r>
        <w:tab/>
        <w:t>Personal Computer</w:t>
      </w:r>
    </w:p>
    <w:p w14:paraId="7BCE498B" w14:textId="709E3E30" w:rsidR="00B826CA" w:rsidRPr="00921962" w:rsidRDefault="00B826CA" w:rsidP="00A92C7B">
      <w:pPr>
        <w:pStyle w:val="BodyText"/>
        <w:ind w:left="1418" w:hanging="1418"/>
      </w:pPr>
      <w:r>
        <w:t>R</w:t>
      </w:r>
      <w:r>
        <w:tab/>
        <w:t>Reflected amplitude</w:t>
      </w:r>
    </w:p>
    <w:p w14:paraId="0D3EC167" w14:textId="77777777" w:rsidR="00921962" w:rsidRDefault="00921962" w:rsidP="00921962">
      <w:pPr>
        <w:pStyle w:val="BodyText"/>
        <w:ind w:left="1418" w:hanging="1418"/>
      </w:pPr>
      <w:r w:rsidRPr="00921962">
        <w:t>RATDMA</w:t>
      </w:r>
      <w:r w:rsidRPr="00921962">
        <w:tab/>
        <w:t>Random Access Time Division Multiple Access</w:t>
      </w:r>
    </w:p>
    <w:p w14:paraId="34120D50" w14:textId="3395808B" w:rsidR="00B826CA" w:rsidRPr="00921962" w:rsidRDefault="00B826CA" w:rsidP="00921962">
      <w:pPr>
        <w:pStyle w:val="BodyText"/>
        <w:ind w:left="1418" w:hanging="1418"/>
      </w:pPr>
      <w:r>
        <w:t>Rx</w:t>
      </w:r>
      <w:r>
        <w:tab/>
        <w:t>Reception</w:t>
      </w:r>
    </w:p>
    <w:p w14:paraId="5E358355" w14:textId="2CF3A8BE" w:rsidR="00921962" w:rsidRDefault="00A92C7B" w:rsidP="00921962">
      <w:pPr>
        <w:pStyle w:val="BodyText"/>
        <w:ind w:left="1418" w:hanging="1418"/>
      </w:pPr>
      <w:r w:rsidRPr="00921962">
        <w:t>SBAS</w:t>
      </w:r>
      <w:r w:rsidRPr="00921962">
        <w:tab/>
        <w:t>Satellite Based Augmentation System</w:t>
      </w:r>
    </w:p>
    <w:p w14:paraId="6B6CB372" w14:textId="442D1846" w:rsidR="00B826CA" w:rsidRDefault="00B826CA" w:rsidP="00921962">
      <w:pPr>
        <w:pStyle w:val="BodyText"/>
        <w:ind w:left="1418" w:hanging="1418"/>
      </w:pPr>
      <w:r>
        <w:t>SN</w:t>
      </w:r>
      <w:r>
        <w:tab/>
        <w:t>Safety of Navigation (IMO)</w:t>
      </w:r>
    </w:p>
    <w:p w14:paraId="598C5B63" w14:textId="020DEDE9" w:rsidR="00B826CA" w:rsidRPr="00921962" w:rsidRDefault="00B826CA" w:rsidP="00921962">
      <w:pPr>
        <w:pStyle w:val="BodyText"/>
        <w:ind w:left="1418" w:hanging="1418"/>
      </w:pPr>
      <w:r>
        <w:lastRenderedPageBreak/>
        <w:t>SOTDMA</w:t>
      </w:r>
      <w:r>
        <w:tab/>
      </w:r>
      <w:r w:rsidRPr="00802A24">
        <w:t>Self-Organising</w:t>
      </w:r>
      <w:r>
        <w:t xml:space="preserve"> </w:t>
      </w:r>
      <w:r w:rsidRPr="00921962">
        <w:t>Time Division Multiple Access</w:t>
      </w:r>
    </w:p>
    <w:p w14:paraId="67B94470" w14:textId="1CABDBE6" w:rsidR="00921962" w:rsidRDefault="00921962" w:rsidP="00A92C7B">
      <w:pPr>
        <w:pStyle w:val="BodyText"/>
        <w:ind w:left="1418" w:hanging="1418"/>
      </w:pPr>
      <w:r w:rsidRPr="00921962">
        <w:t>SWR</w:t>
      </w:r>
      <w:r w:rsidRPr="00921962">
        <w:tab/>
        <w:t>Standing Wave Ratio</w:t>
      </w:r>
    </w:p>
    <w:p w14:paraId="723D62E8" w14:textId="38085E2F" w:rsidR="00B826CA" w:rsidRDefault="00B826CA" w:rsidP="00A92C7B">
      <w:pPr>
        <w:pStyle w:val="BodyText"/>
        <w:ind w:left="1418" w:hanging="1418"/>
      </w:pPr>
      <w:proofErr w:type="spellStart"/>
      <w:r>
        <w:t>Tx</w:t>
      </w:r>
      <w:proofErr w:type="spellEnd"/>
      <w:r>
        <w:tab/>
        <w:t>Transmission</w:t>
      </w:r>
    </w:p>
    <w:p w14:paraId="3372AE10" w14:textId="0AF6ACA2" w:rsidR="008379C8" w:rsidRDefault="008379C8" w:rsidP="00A92C7B">
      <w:pPr>
        <w:pStyle w:val="BodyText"/>
        <w:ind w:left="1418" w:hanging="1418"/>
      </w:pPr>
      <w:r>
        <w:t>UV</w:t>
      </w:r>
      <w:r>
        <w:tab/>
        <w:t>Ultra Violet</w:t>
      </w:r>
      <w:r w:rsidR="00E743F0">
        <w:t xml:space="preserve"> (light)</w:t>
      </w:r>
    </w:p>
    <w:p w14:paraId="1108E43A" w14:textId="1D284F67" w:rsidR="00A92C7B" w:rsidRDefault="00A92C7B" w:rsidP="00921962">
      <w:pPr>
        <w:pStyle w:val="BodyText"/>
        <w:ind w:left="1418" w:hanging="1418"/>
      </w:pPr>
      <w:r>
        <w:t>VDL</w:t>
      </w:r>
      <w:r>
        <w:tab/>
        <w:t>VHF Data Link</w:t>
      </w:r>
    </w:p>
    <w:p w14:paraId="6D22AB0F" w14:textId="345BB696" w:rsidR="00A92C7B" w:rsidRDefault="00A92C7B" w:rsidP="00921962">
      <w:pPr>
        <w:pStyle w:val="BodyText"/>
        <w:ind w:left="1418" w:hanging="1418"/>
      </w:pPr>
      <w:r w:rsidRPr="00921962">
        <w:t>VHF</w:t>
      </w:r>
      <w:r w:rsidRPr="00921962">
        <w:tab/>
        <w:t>Very High Frequency</w:t>
      </w:r>
    </w:p>
    <w:p w14:paraId="5293E76B" w14:textId="2244899B" w:rsidR="00E743F0" w:rsidRPr="00921962" w:rsidRDefault="00E743F0" w:rsidP="00E743F0">
      <w:pPr>
        <w:pStyle w:val="BodyText"/>
        <w:ind w:left="1418" w:hanging="1418"/>
      </w:pPr>
      <w:r w:rsidRPr="00BD16AD">
        <w:sym w:font="Symbol" w:char="F06D"/>
      </w:r>
      <w:r w:rsidRPr="00BD16AD">
        <w:t>A</w:t>
      </w:r>
      <w:r w:rsidRPr="00BD16AD">
        <w:tab/>
      </w:r>
      <w:proofErr w:type="spellStart"/>
      <w:r w:rsidRPr="00BD16AD">
        <w:t>microAmpere</w:t>
      </w:r>
      <w:bookmarkStart w:id="430" w:name="_GoBack"/>
      <w:bookmarkEnd w:id="430"/>
      <w:proofErr w:type="spellEnd"/>
    </w:p>
    <w:p w14:paraId="498377DF" w14:textId="35082845" w:rsidR="00921962" w:rsidRDefault="003F4581" w:rsidP="00921962">
      <w:pPr>
        <w:pStyle w:val="Heading1"/>
        <w:rPr>
          <w:rFonts w:eastAsiaTheme="minorHAnsi"/>
        </w:rPr>
      </w:pPr>
      <w:bookmarkStart w:id="431" w:name="_Toc228419245"/>
      <w:bookmarkStart w:id="432" w:name="_Toc445825137"/>
      <w:r w:rsidRPr="00921962">
        <w:rPr>
          <w:rFonts w:eastAsiaTheme="minorHAnsi"/>
          <w:caps w:val="0"/>
        </w:rPr>
        <w:t>REFERENCES</w:t>
      </w:r>
      <w:bookmarkEnd w:id="431"/>
      <w:bookmarkEnd w:id="432"/>
    </w:p>
    <w:p w14:paraId="5A87BB67" w14:textId="77777777" w:rsidR="00921962" w:rsidRPr="00921962" w:rsidRDefault="00921962" w:rsidP="00921962">
      <w:pPr>
        <w:pStyle w:val="Heading1separatationline"/>
      </w:pPr>
    </w:p>
    <w:p w14:paraId="539A712A" w14:textId="77777777" w:rsidR="00921962" w:rsidRPr="00921962" w:rsidRDefault="00921962" w:rsidP="00921962">
      <w:pPr>
        <w:pStyle w:val="Reference"/>
      </w:pPr>
      <w:r w:rsidRPr="00921962">
        <w:t>IALA Recommendation A-126 Edition</w:t>
      </w:r>
    </w:p>
    <w:p w14:paraId="66F43937" w14:textId="77777777" w:rsidR="00921962" w:rsidRPr="00921962" w:rsidRDefault="00921962" w:rsidP="00921962">
      <w:pPr>
        <w:pStyle w:val="Reference"/>
      </w:pPr>
      <w:r w:rsidRPr="00921962">
        <w:t>IEC 62320-2 – AIS AtoN Stations Operational and Performance Requirements, methods of testing and required test results</w:t>
      </w:r>
    </w:p>
    <w:p w14:paraId="4243CE78" w14:textId="4719E2FB" w:rsidR="00921962" w:rsidRPr="00921962" w:rsidRDefault="00921962" w:rsidP="00921962">
      <w:pPr>
        <w:pStyle w:val="Reference"/>
      </w:pPr>
      <w:r w:rsidRPr="00921962">
        <w:t xml:space="preserve">ITU-R M.1371-4 – </w:t>
      </w:r>
      <w:r w:rsidR="00802A24" w:rsidRPr="00802A24">
        <w:rPr>
          <w:bCs/>
          <w:lang w:val="en-US"/>
        </w:rPr>
        <w:t>Technical characteristics for an automatic identification system using time-division multiple access in the VHF maritime mobile band</w:t>
      </w:r>
    </w:p>
    <w:p w14:paraId="3E54A31E" w14:textId="77777777" w:rsidR="00921962" w:rsidRPr="00921962" w:rsidRDefault="00921962" w:rsidP="00921962">
      <w:pPr>
        <w:pStyle w:val="Reference"/>
      </w:pPr>
      <w:r w:rsidRPr="00921962">
        <w:t>IALA Guideline 1012 – Lightning Protection</w:t>
      </w:r>
    </w:p>
    <w:p w14:paraId="5002815A" w14:textId="77777777" w:rsidR="00921962" w:rsidRPr="00921962" w:rsidRDefault="00921962" w:rsidP="00921962">
      <w:pPr>
        <w:pStyle w:val="Reference"/>
      </w:pPr>
      <w:r w:rsidRPr="00921962">
        <w:t>IALA Guideline 1039 on Designing Solar Power Systems for AtoN</w:t>
      </w:r>
    </w:p>
    <w:p w14:paraId="0B29302B" w14:textId="77777777" w:rsidR="00921962" w:rsidRPr="00921962" w:rsidRDefault="00921962" w:rsidP="00921962">
      <w:pPr>
        <w:pStyle w:val="Reference"/>
      </w:pPr>
      <w:r w:rsidRPr="00921962">
        <w:t>IALA Guideline 1084 Authorisation of AIS-AtoN.</w:t>
      </w:r>
    </w:p>
    <w:p w14:paraId="4CDEF5BC" w14:textId="096A4448" w:rsidR="00C518D6" w:rsidRDefault="00C518D6">
      <w:pPr>
        <w:spacing w:after="200" w:line="276" w:lineRule="auto"/>
        <w:rPr>
          <w:sz w:val="22"/>
        </w:rPr>
      </w:pPr>
      <w:r>
        <w:br w:type="page"/>
      </w:r>
    </w:p>
    <w:p w14:paraId="4CCA433D" w14:textId="12423690" w:rsidR="005E0B79" w:rsidRDefault="003F4581" w:rsidP="00C518D6">
      <w:pPr>
        <w:pStyle w:val="Annex"/>
      </w:pPr>
      <w:bookmarkStart w:id="433" w:name="_Toc228419246"/>
      <w:bookmarkStart w:id="434" w:name="_Toc445825138"/>
      <w:r w:rsidRPr="00C518D6">
        <w:rPr>
          <w:caps w:val="0"/>
        </w:rPr>
        <w:lastRenderedPageBreak/>
        <w:t>SAMPLE CHECKLIST</w:t>
      </w:r>
      <w:bookmarkEnd w:id="433"/>
      <w:bookmarkEnd w:id="434"/>
    </w:p>
    <w:p w14:paraId="60141D43" w14:textId="670BE513" w:rsidR="00C518D6" w:rsidRDefault="00C518D6" w:rsidP="00C518D6">
      <w:pPr>
        <w:pStyle w:val="Tablecaption"/>
        <w:jc w:val="center"/>
        <w:rPr>
          <w:lang w:val="en-US"/>
        </w:rPr>
      </w:pPr>
      <w:bookmarkStart w:id="435" w:name="_Toc445824850"/>
      <w:r w:rsidRPr="00007173">
        <w:rPr>
          <w:lang w:val="en-US"/>
        </w:rPr>
        <w:t>Sample checklist</w:t>
      </w:r>
      <w:bookmarkEnd w:id="435"/>
    </w:p>
    <w:tbl>
      <w:tblPr>
        <w:tblW w:w="9040" w:type="dxa"/>
        <w:jc w:val="center"/>
        <w:tblLayout w:type="fixed"/>
        <w:tblCellMar>
          <w:left w:w="70" w:type="dxa"/>
          <w:right w:w="70" w:type="dxa"/>
        </w:tblCellMar>
        <w:tblLook w:val="0000" w:firstRow="0" w:lastRow="0" w:firstColumn="0" w:lastColumn="0" w:noHBand="0" w:noVBand="0"/>
      </w:tblPr>
      <w:tblGrid>
        <w:gridCol w:w="2535"/>
        <w:gridCol w:w="3703"/>
        <w:gridCol w:w="2802"/>
      </w:tblGrid>
      <w:tr w:rsidR="00C518D6" w:rsidRPr="00C24123" w14:paraId="414FBC1F" w14:textId="77777777" w:rsidTr="00CA1018">
        <w:trPr>
          <w:trHeight w:val="285"/>
          <w:jc w:val="center"/>
        </w:trPr>
        <w:tc>
          <w:tcPr>
            <w:tcW w:w="9040" w:type="dxa"/>
            <w:gridSpan w:val="3"/>
            <w:tcBorders>
              <w:top w:val="single" w:sz="12" w:space="0" w:color="auto"/>
              <w:left w:val="single" w:sz="12" w:space="0" w:color="auto"/>
              <w:bottom w:val="single" w:sz="12" w:space="0" w:color="auto"/>
              <w:right w:val="single" w:sz="12" w:space="0" w:color="000000"/>
            </w:tcBorders>
            <w:shd w:val="clear" w:color="auto" w:fill="DADFF6"/>
            <w:vAlign w:val="bottom"/>
          </w:tcPr>
          <w:p w14:paraId="5B0DF3D3" w14:textId="77777777" w:rsidR="00C518D6" w:rsidRPr="00C24123" w:rsidRDefault="00C518D6" w:rsidP="00C518D6">
            <w:pPr>
              <w:pStyle w:val="Tableheading"/>
            </w:pPr>
            <w:r w:rsidRPr="00C24123">
              <w:t>Checklist for the verification of AIS</w:t>
            </w:r>
            <w:r>
              <w:t>-</w:t>
            </w:r>
            <w:r w:rsidRPr="00C24123">
              <w:t>AtoN installation</w:t>
            </w:r>
          </w:p>
        </w:tc>
      </w:tr>
      <w:tr w:rsidR="00C518D6" w:rsidRPr="00C24123" w14:paraId="12C64FF1"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2AF0BC44" w14:textId="77777777" w:rsidR="00C518D6" w:rsidRPr="00C24123" w:rsidRDefault="00C518D6" w:rsidP="00C518D6">
            <w:pPr>
              <w:pStyle w:val="Tableheading"/>
            </w:pPr>
            <w:r>
              <w:t>Name of the station</w:t>
            </w:r>
          </w:p>
        </w:tc>
        <w:tc>
          <w:tcPr>
            <w:tcW w:w="6505" w:type="dxa"/>
            <w:gridSpan w:val="2"/>
            <w:tcBorders>
              <w:top w:val="single" w:sz="12" w:space="0" w:color="auto"/>
              <w:left w:val="nil"/>
              <w:bottom w:val="single" w:sz="4" w:space="0" w:color="auto"/>
              <w:right w:val="single" w:sz="12" w:space="0" w:color="auto"/>
            </w:tcBorders>
            <w:shd w:val="clear" w:color="auto" w:fill="auto"/>
            <w:vAlign w:val="bottom"/>
          </w:tcPr>
          <w:p w14:paraId="70734FB9" w14:textId="027C54A0" w:rsidR="00C518D6" w:rsidRPr="00393F2B" w:rsidRDefault="00C518D6" w:rsidP="00C518D6">
            <w:pPr>
              <w:pStyle w:val="Tabletext"/>
            </w:pPr>
            <w:r>
              <w:t>Dover East</w:t>
            </w:r>
          </w:p>
        </w:tc>
      </w:tr>
      <w:tr w:rsidR="00C518D6" w:rsidRPr="00C24123" w14:paraId="0849BE7E" w14:textId="77777777" w:rsidTr="00CA1018">
        <w:trPr>
          <w:trHeight w:val="270"/>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5CF57B09" w14:textId="77777777" w:rsidR="00C518D6" w:rsidRPr="00C24123" w:rsidRDefault="00C518D6" w:rsidP="00C518D6">
            <w:pPr>
              <w:pStyle w:val="Tableheading"/>
            </w:pPr>
            <w:r>
              <w:t>MMSI</w:t>
            </w:r>
          </w:p>
        </w:tc>
        <w:tc>
          <w:tcPr>
            <w:tcW w:w="6505" w:type="dxa"/>
            <w:gridSpan w:val="2"/>
            <w:tcBorders>
              <w:top w:val="single" w:sz="4" w:space="0" w:color="auto"/>
              <w:left w:val="nil"/>
              <w:bottom w:val="single" w:sz="4" w:space="0" w:color="auto"/>
              <w:right w:val="single" w:sz="12" w:space="0" w:color="auto"/>
            </w:tcBorders>
            <w:shd w:val="clear" w:color="auto" w:fill="auto"/>
            <w:vAlign w:val="bottom"/>
          </w:tcPr>
          <w:p w14:paraId="507DE1BC" w14:textId="77777777" w:rsidR="00C518D6" w:rsidRPr="00C5667A" w:rsidRDefault="00C518D6" w:rsidP="00C518D6">
            <w:pPr>
              <w:pStyle w:val="Tabletext"/>
              <w:ind w:left="0"/>
            </w:pPr>
            <w:r w:rsidRPr="00C5667A">
              <w:t>99</w:t>
            </w:r>
            <w:r>
              <w:t>MIDxxxx</w:t>
            </w:r>
          </w:p>
        </w:tc>
      </w:tr>
      <w:tr w:rsidR="00C518D6" w:rsidRPr="00C24123" w14:paraId="4D6EF6B6" w14:textId="77777777" w:rsidTr="00CA1018">
        <w:trPr>
          <w:trHeight w:val="270"/>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101DAF68" w14:textId="77777777" w:rsidR="00C518D6" w:rsidRPr="00C24123" w:rsidRDefault="00C518D6" w:rsidP="00C518D6">
            <w:pPr>
              <w:pStyle w:val="Tableheading"/>
            </w:pPr>
            <w:r w:rsidRPr="00C24123">
              <w:t>Person at workshop</w:t>
            </w:r>
          </w:p>
        </w:tc>
        <w:tc>
          <w:tcPr>
            <w:tcW w:w="6505" w:type="dxa"/>
            <w:gridSpan w:val="2"/>
            <w:tcBorders>
              <w:top w:val="single" w:sz="4" w:space="0" w:color="auto"/>
              <w:left w:val="nil"/>
              <w:bottom w:val="single" w:sz="4" w:space="0" w:color="auto"/>
              <w:right w:val="single" w:sz="12" w:space="0" w:color="auto"/>
            </w:tcBorders>
            <w:shd w:val="clear" w:color="auto" w:fill="auto"/>
            <w:vAlign w:val="bottom"/>
          </w:tcPr>
          <w:p w14:paraId="5DDEF522" w14:textId="19FE77AE" w:rsidR="00C518D6" w:rsidRPr="00393F2B" w:rsidRDefault="00C518D6" w:rsidP="00C518D6">
            <w:pPr>
              <w:pStyle w:val="Tabletext"/>
            </w:pPr>
            <w:r>
              <w:t>John Doe</w:t>
            </w:r>
          </w:p>
        </w:tc>
      </w:tr>
      <w:tr w:rsidR="00C518D6" w:rsidRPr="00C24123" w14:paraId="5FBBFD16"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34FB8A65" w14:textId="77777777" w:rsidR="00C518D6" w:rsidRPr="00C24123" w:rsidRDefault="00C518D6" w:rsidP="00C518D6">
            <w:pPr>
              <w:pStyle w:val="Tableheading"/>
            </w:pPr>
            <w:r w:rsidRPr="00C24123">
              <w:t>Person on board</w:t>
            </w:r>
          </w:p>
        </w:tc>
        <w:tc>
          <w:tcPr>
            <w:tcW w:w="6505" w:type="dxa"/>
            <w:gridSpan w:val="2"/>
            <w:tcBorders>
              <w:top w:val="single" w:sz="4" w:space="0" w:color="auto"/>
              <w:left w:val="nil"/>
              <w:bottom w:val="single" w:sz="12" w:space="0" w:color="auto"/>
              <w:right w:val="single" w:sz="12" w:space="0" w:color="auto"/>
            </w:tcBorders>
            <w:shd w:val="clear" w:color="auto" w:fill="auto"/>
            <w:vAlign w:val="bottom"/>
          </w:tcPr>
          <w:p w14:paraId="30F91C35" w14:textId="52421218" w:rsidR="00C518D6" w:rsidRPr="00393F2B" w:rsidRDefault="00C518D6" w:rsidP="00C518D6">
            <w:pPr>
              <w:pStyle w:val="Tabletext"/>
            </w:pPr>
            <w:proofErr w:type="spellStart"/>
            <w:r>
              <w:t>Ezmil</w:t>
            </w:r>
            <w:proofErr w:type="spellEnd"/>
            <w:r>
              <w:t xml:space="preserve"> </w:t>
            </w:r>
            <w:proofErr w:type="spellStart"/>
            <w:r>
              <w:t>Sahrani</w:t>
            </w:r>
            <w:proofErr w:type="spellEnd"/>
          </w:p>
        </w:tc>
      </w:tr>
      <w:tr w:rsidR="00C518D6" w:rsidRPr="00C24123" w14:paraId="2A76FED0"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49E91B0B" w14:textId="77777777" w:rsidR="00C518D6" w:rsidRPr="00C24123" w:rsidRDefault="00C518D6" w:rsidP="00C518D6">
            <w:pPr>
              <w:pStyle w:val="Tableheading"/>
            </w:pPr>
            <w:r w:rsidRPr="00C24123">
              <w:t>Item</w:t>
            </w:r>
          </w:p>
        </w:tc>
        <w:tc>
          <w:tcPr>
            <w:tcW w:w="3703" w:type="dxa"/>
            <w:tcBorders>
              <w:top w:val="nil"/>
              <w:left w:val="nil"/>
              <w:bottom w:val="single" w:sz="12" w:space="0" w:color="auto"/>
              <w:right w:val="single" w:sz="12" w:space="0" w:color="auto"/>
            </w:tcBorders>
            <w:shd w:val="clear" w:color="auto" w:fill="DADFF6"/>
            <w:noWrap/>
            <w:vAlign w:val="bottom"/>
          </w:tcPr>
          <w:p w14:paraId="0EBF5DF9" w14:textId="77777777" w:rsidR="00C518D6" w:rsidRPr="00C24123" w:rsidRDefault="00C518D6" w:rsidP="00C518D6">
            <w:pPr>
              <w:pStyle w:val="Tableheading"/>
            </w:pPr>
            <w:r w:rsidRPr="00C24123">
              <w:t>Description</w:t>
            </w:r>
          </w:p>
        </w:tc>
        <w:tc>
          <w:tcPr>
            <w:tcW w:w="2802" w:type="dxa"/>
            <w:tcBorders>
              <w:top w:val="nil"/>
              <w:left w:val="nil"/>
              <w:bottom w:val="single" w:sz="12" w:space="0" w:color="auto"/>
              <w:right w:val="single" w:sz="12" w:space="0" w:color="auto"/>
            </w:tcBorders>
            <w:shd w:val="clear" w:color="auto" w:fill="DADFF6"/>
            <w:noWrap/>
            <w:vAlign w:val="bottom"/>
          </w:tcPr>
          <w:p w14:paraId="5E84DF4A" w14:textId="77777777" w:rsidR="00C518D6" w:rsidRPr="00C24123" w:rsidRDefault="00C518D6" w:rsidP="00C518D6">
            <w:pPr>
              <w:pStyle w:val="Tableheading"/>
            </w:pPr>
            <w:r>
              <w:t>Signature</w:t>
            </w:r>
          </w:p>
        </w:tc>
      </w:tr>
      <w:tr w:rsidR="00C518D6" w:rsidRPr="00C24123" w14:paraId="281D3A59" w14:textId="77777777" w:rsidTr="00CA1018">
        <w:trPr>
          <w:trHeight w:val="37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21A3EBD" w14:textId="77777777" w:rsidR="00C518D6" w:rsidRPr="00C24123" w:rsidRDefault="00C518D6" w:rsidP="00C518D6">
            <w:pPr>
              <w:pStyle w:val="Tabletext"/>
            </w:pPr>
            <w:r>
              <w:t>Type of AtoN</w:t>
            </w:r>
          </w:p>
        </w:tc>
        <w:tc>
          <w:tcPr>
            <w:tcW w:w="3703" w:type="dxa"/>
            <w:tcBorders>
              <w:top w:val="nil"/>
              <w:left w:val="nil"/>
              <w:bottom w:val="single" w:sz="4" w:space="0" w:color="auto"/>
              <w:right w:val="single" w:sz="4" w:space="0" w:color="auto"/>
            </w:tcBorders>
            <w:shd w:val="clear" w:color="auto" w:fill="auto"/>
            <w:noWrap/>
            <w:vAlign w:val="bottom"/>
          </w:tcPr>
          <w:p w14:paraId="33E5B5F2" w14:textId="567038E8" w:rsidR="00C518D6" w:rsidRPr="00393F2B" w:rsidRDefault="00C518D6" w:rsidP="00C518D6">
            <w:pPr>
              <w:pStyle w:val="Tabletext"/>
            </w:pPr>
            <w:r>
              <w:t>20 (North Cardinal) (Ref. A-126, table 1)</w:t>
            </w:r>
          </w:p>
        </w:tc>
        <w:tc>
          <w:tcPr>
            <w:tcW w:w="2802" w:type="dxa"/>
            <w:tcBorders>
              <w:top w:val="nil"/>
              <w:left w:val="nil"/>
              <w:bottom w:val="single" w:sz="4" w:space="0" w:color="auto"/>
              <w:right w:val="single" w:sz="12" w:space="0" w:color="auto"/>
            </w:tcBorders>
            <w:shd w:val="clear" w:color="auto" w:fill="auto"/>
            <w:noWrap/>
            <w:vAlign w:val="bottom"/>
          </w:tcPr>
          <w:p w14:paraId="0E81E43A"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3883FDDA" w14:textId="77777777" w:rsidTr="00CA1018">
        <w:trPr>
          <w:trHeight w:val="28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0454216E" w14:textId="77777777" w:rsidR="00C518D6" w:rsidRPr="00C24123" w:rsidRDefault="00C518D6" w:rsidP="00C518D6">
            <w:pPr>
              <w:pStyle w:val="Tabletext"/>
            </w:pPr>
            <w:r w:rsidRPr="00C24123">
              <w:t>AIS serial number</w:t>
            </w:r>
          </w:p>
        </w:tc>
        <w:tc>
          <w:tcPr>
            <w:tcW w:w="3703" w:type="dxa"/>
            <w:tcBorders>
              <w:top w:val="nil"/>
              <w:left w:val="nil"/>
              <w:bottom w:val="single" w:sz="4" w:space="0" w:color="auto"/>
              <w:right w:val="single" w:sz="4" w:space="0" w:color="auto"/>
            </w:tcBorders>
            <w:shd w:val="clear" w:color="auto" w:fill="auto"/>
            <w:noWrap/>
            <w:vAlign w:val="bottom"/>
          </w:tcPr>
          <w:p w14:paraId="2A933C2C" w14:textId="2A4411B2" w:rsidR="00C518D6" w:rsidRPr="00393F2B" w:rsidRDefault="00C518D6" w:rsidP="00C518D6">
            <w:pPr>
              <w:pStyle w:val="Tabletext"/>
            </w:pPr>
            <w:r>
              <w:t>123456</w:t>
            </w:r>
          </w:p>
        </w:tc>
        <w:tc>
          <w:tcPr>
            <w:tcW w:w="2802" w:type="dxa"/>
            <w:tcBorders>
              <w:top w:val="nil"/>
              <w:left w:val="nil"/>
              <w:bottom w:val="single" w:sz="4" w:space="0" w:color="auto"/>
              <w:right w:val="single" w:sz="12" w:space="0" w:color="auto"/>
            </w:tcBorders>
            <w:shd w:val="clear" w:color="auto" w:fill="auto"/>
            <w:noWrap/>
            <w:vAlign w:val="bottom"/>
          </w:tcPr>
          <w:p w14:paraId="6D783B33"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38CF4FD3" w14:textId="77777777" w:rsidTr="00CA1018">
        <w:trPr>
          <w:trHeight w:val="313"/>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AAE6472" w14:textId="77777777" w:rsidR="00C518D6" w:rsidRPr="00C24123" w:rsidRDefault="00C518D6" w:rsidP="00C518D6">
            <w:pPr>
              <w:pStyle w:val="Tabletext"/>
            </w:pPr>
            <w:r>
              <w:t>Enclosure</w:t>
            </w:r>
          </w:p>
        </w:tc>
        <w:tc>
          <w:tcPr>
            <w:tcW w:w="3703" w:type="dxa"/>
            <w:tcBorders>
              <w:top w:val="nil"/>
              <w:left w:val="nil"/>
              <w:bottom w:val="single" w:sz="4" w:space="0" w:color="auto"/>
              <w:right w:val="single" w:sz="4" w:space="0" w:color="auto"/>
            </w:tcBorders>
            <w:shd w:val="clear" w:color="auto" w:fill="auto"/>
            <w:noWrap/>
            <w:vAlign w:val="bottom"/>
          </w:tcPr>
          <w:p w14:paraId="4F50317F" w14:textId="1067A558" w:rsidR="00C518D6" w:rsidRPr="00393F2B" w:rsidRDefault="00C518D6" w:rsidP="00C518D6">
            <w:pPr>
              <w:pStyle w:val="Tabletext"/>
            </w:pPr>
            <w:r>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5287A4EF"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6BDD84FC" w14:textId="77777777" w:rsidTr="00CA1018">
        <w:trPr>
          <w:trHeight w:val="37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043613D1" w14:textId="77777777" w:rsidR="00C518D6" w:rsidRPr="00C24123" w:rsidRDefault="00C518D6" w:rsidP="00C518D6">
            <w:pPr>
              <w:pStyle w:val="Tabletext"/>
            </w:pPr>
            <w:r w:rsidRPr="00C24123">
              <w:t>Connectors</w:t>
            </w:r>
          </w:p>
        </w:tc>
        <w:tc>
          <w:tcPr>
            <w:tcW w:w="3703" w:type="dxa"/>
            <w:tcBorders>
              <w:top w:val="nil"/>
              <w:left w:val="nil"/>
              <w:bottom w:val="single" w:sz="4" w:space="0" w:color="auto"/>
              <w:right w:val="single" w:sz="4" w:space="0" w:color="auto"/>
            </w:tcBorders>
            <w:shd w:val="clear" w:color="auto" w:fill="auto"/>
            <w:noWrap/>
            <w:vAlign w:val="bottom"/>
          </w:tcPr>
          <w:p w14:paraId="29A2FB50" w14:textId="733EE5FA" w:rsidR="00C518D6" w:rsidRPr="00393F2B" w:rsidRDefault="00C518D6" w:rsidP="00C518D6">
            <w:pPr>
              <w:pStyle w:val="Tabletext"/>
            </w:pPr>
            <w:r>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6C90035A"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1DBA96EF"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2C43A9F7" w14:textId="77777777" w:rsidR="00C518D6" w:rsidRPr="00C24123" w:rsidRDefault="00C518D6" w:rsidP="00C518D6">
            <w:pPr>
              <w:pStyle w:val="Tabletext"/>
            </w:pPr>
            <w:r w:rsidRPr="00C24123">
              <w:t>VHF Antenna</w:t>
            </w:r>
          </w:p>
        </w:tc>
        <w:tc>
          <w:tcPr>
            <w:tcW w:w="3703" w:type="dxa"/>
            <w:tcBorders>
              <w:top w:val="nil"/>
              <w:left w:val="nil"/>
              <w:bottom w:val="single" w:sz="4" w:space="0" w:color="auto"/>
              <w:right w:val="single" w:sz="4" w:space="0" w:color="auto"/>
            </w:tcBorders>
            <w:shd w:val="clear" w:color="auto" w:fill="auto"/>
            <w:noWrap/>
            <w:vAlign w:val="bottom"/>
          </w:tcPr>
          <w:p w14:paraId="3ADC2A4B" w14:textId="4F098CD3" w:rsidR="00C518D6" w:rsidRPr="00393F2B" w:rsidRDefault="00C518D6" w:rsidP="00C518D6">
            <w:pPr>
              <w:pStyle w:val="Tabletext"/>
            </w:pPr>
            <w:r>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2B4F569D" w14:textId="77777777" w:rsidR="00C518D6" w:rsidRPr="00C24123" w:rsidRDefault="00C518D6" w:rsidP="006D34EF">
            <w:pPr>
              <w:rPr>
                <w:rFonts w:cs="Arial"/>
                <w:sz w:val="20"/>
                <w:szCs w:val="20"/>
              </w:rPr>
            </w:pPr>
          </w:p>
        </w:tc>
      </w:tr>
      <w:tr w:rsidR="00C518D6" w:rsidRPr="00C24123" w14:paraId="0902F677"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1A3D16C2" w14:textId="77777777" w:rsidR="00C518D6" w:rsidRPr="00C24123" w:rsidRDefault="00C518D6" w:rsidP="00C518D6">
            <w:pPr>
              <w:pStyle w:val="Tabletext"/>
            </w:pPr>
            <w:r>
              <w:t>GNSS</w:t>
            </w:r>
            <w:r w:rsidRPr="00C24123">
              <w:t xml:space="preserve"> Antenna</w:t>
            </w:r>
          </w:p>
        </w:tc>
        <w:tc>
          <w:tcPr>
            <w:tcW w:w="3703" w:type="dxa"/>
            <w:tcBorders>
              <w:top w:val="nil"/>
              <w:left w:val="nil"/>
              <w:bottom w:val="single" w:sz="4" w:space="0" w:color="auto"/>
              <w:right w:val="single" w:sz="4" w:space="0" w:color="auto"/>
            </w:tcBorders>
            <w:shd w:val="clear" w:color="auto" w:fill="auto"/>
            <w:noWrap/>
            <w:vAlign w:val="bottom"/>
          </w:tcPr>
          <w:p w14:paraId="349ED257" w14:textId="3C6C4ECC" w:rsidR="00C518D6" w:rsidRPr="00393F2B" w:rsidRDefault="00C518D6" w:rsidP="00C518D6">
            <w:pPr>
              <w:pStyle w:val="Tabletext"/>
            </w:pPr>
            <w:r>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4BF8207B" w14:textId="77777777" w:rsidR="00C518D6" w:rsidRPr="00C24123" w:rsidRDefault="00C518D6" w:rsidP="006D34EF">
            <w:pPr>
              <w:rPr>
                <w:rFonts w:cs="Arial"/>
                <w:sz w:val="20"/>
                <w:szCs w:val="20"/>
              </w:rPr>
            </w:pPr>
          </w:p>
        </w:tc>
      </w:tr>
      <w:tr w:rsidR="00C518D6" w:rsidRPr="00C24123" w14:paraId="5BDE88BA"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1B5D64C" w14:textId="77777777" w:rsidR="00C518D6" w:rsidRPr="00C24123" w:rsidRDefault="00C518D6" w:rsidP="00C518D6">
            <w:pPr>
              <w:pStyle w:val="Tabletext"/>
            </w:pPr>
            <w:r>
              <w:t>Surge Protection</w:t>
            </w:r>
          </w:p>
        </w:tc>
        <w:tc>
          <w:tcPr>
            <w:tcW w:w="3703" w:type="dxa"/>
            <w:tcBorders>
              <w:top w:val="nil"/>
              <w:left w:val="nil"/>
              <w:bottom w:val="single" w:sz="4" w:space="0" w:color="auto"/>
              <w:right w:val="single" w:sz="4" w:space="0" w:color="auto"/>
            </w:tcBorders>
            <w:shd w:val="clear" w:color="auto" w:fill="auto"/>
            <w:noWrap/>
            <w:vAlign w:val="bottom"/>
          </w:tcPr>
          <w:p w14:paraId="47EAFBBF" w14:textId="2217C147" w:rsidR="00C518D6" w:rsidRPr="00393F2B" w:rsidRDefault="00C518D6" w:rsidP="00C518D6">
            <w:pPr>
              <w:pStyle w:val="Tabletext"/>
            </w:pPr>
            <w:r>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1CC8BBEF"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51251E2C" w14:textId="77777777" w:rsidTr="00CA1018">
        <w:trPr>
          <w:trHeight w:val="3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03303DA9" w14:textId="77777777" w:rsidR="00C518D6" w:rsidRPr="00C24123" w:rsidRDefault="00C518D6" w:rsidP="00C518D6">
            <w:pPr>
              <w:pStyle w:val="Tabletext"/>
            </w:pPr>
            <w:r w:rsidRPr="00C24123">
              <w:t>Heat shrink tubes</w:t>
            </w:r>
            <w:r>
              <w:t xml:space="preserve"> or other protection</w:t>
            </w:r>
          </w:p>
        </w:tc>
        <w:tc>
          <w:tcPr>
            <w:tcW w:w="3703" w:type="dxa"/>
            <w:tcBorders>
              <w:top w:val="nil"/>
              <w:left w:val="nil"/>
              <w:bottom w:val="single" w:sz="4" w:space="0" w:color="auto"/>
              <w:right w:val="single" w:sz="4" w:space="0" w:color="auto"/>
            </w:tcBorders>
            <w:shd w:val="clear" w:color="auto" w:fill="auto"/>
            <w:noWrap/>
            <w:vAlign w:val="bottom"/>
          </w:tcPr>
          <w:p w14:paraId="6CBA3A0F" w14:textId="045E7A1E" w:rsidR="00C518D6" w:rsidRPr="00393F2B" w:rsidRDefault="00C518D6" w:rsidP="00C518D6">
            <w:pPr>
              <w:pStyle w:val="Tabletext"/>
            </w:pPr>
            <w:r>
              <w:t>Heath shrink or self-amalgamating type</w:t>
            </w:r>
          </w:p>
        </w:tc>
        <w:tc>
          <w:tcPr>
            <w:tcW w:w="2802" w:type="dxa"/>
            <w:tcBorders>
              <w:top w:val="nil"/>
              <w:left w:val="nil"/>
              <w:bottom w:val="single" w:sz="4" w:space="0" w:color="auto"/>
              <w:right w:val="single" w:sz="12" w:space="0" w:color="auto"/>
            </w:tcBorders>
            <w:shd w:val="clear" w:color="auto" w:fill="auto"/>
            <w:noWrap/>
            <w:vAlign w:val="bottom"/>
          </w:tcPr>
          <w:p w14:paraId="3F523E19"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004B17AF" w14:textId="77777777" w:rsidTr="00CA1018">
        <w:trPr>
          <w:trHeight w:val="497"/>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180356B4" w14:textId="77777777" w:rsidR="00C518D6" w:rsidRPr="00C24123" w:rsidRDefault="00C518D6" w:rsidP="00C518D6">
            <w:pPr>
              <w:pStyle w:val="Tabletext"/>
              <w:rPr>
                <w:lang w:val="en-US"/>
              </w:rPr>
            </w:pPr>
            <w:r>
              <w:rPr>
                <w:lang w:val="en-US"/>
              </w:rPr>
              <w:t>Cable specification</w:t>
            </w:r>
          </w:p>
        </w:tc>
        <w:tc>
          <w:tcPr>
            <w:tcW w:w="3703" w:type="dxa"/>
            <w:tcBorders>
              <w:top w:val="nil"/>
              <w:left w:val="nil"/>
              <w:bottom w:val="single" w:sz="4" w:space="0" w:color="auto"/>
              <w:right w:val="single" w:sz="4" w:space="0" w:color="auto"/>
            </w:tcBorders>
            <w:shd w:val="clear" w:color="auto" w:fill="auto"/>
            <w:noWrap/>
            <w:vAlign w:val="bottom"/>
          </w:tcPr>
          <w:p w14:paraId="5321ED43" w14:textId="377F82A7" w:rsidR="00C518D6" w:rsidRPr="00393F2B" w:rsidRDefault="00C518D6" w:rsidP="00C518D6">
            <w:pPr>
              <w:pStyle w:val="Tabletext"/>
              <w:rPr>
                <w:lang w:val="en-US"/>
              </w:rPr>
            </w:pPr>
            <w:r>
              <w:rPr>
                <w:lang w:val="en-US"/>
              </w:rPr>
              <w:t>Make and model</w:t>
            </w:r>
          </w:p>
        </w:tc>
        <w:tc>
          <w:tcPr>
            <w:tcW w:w="2802" w:type="dxa"/>
            <w:tcBorders>
              <w:top w:val="nil"/>
              <w:left w:val="nil"/>
              <w:bottom w:val="single" w:sz="4" w:space="0" w:color="auto"/>
              <w:right w:val="single" w:sz="12" w:space="0" w:color="auto"/>
            </w:tcBorders>
            <w:shd w:val="clear" w:color="auto" w:fill="auto"/>
            <w:noWrap/>
            <w:vAlign w:val="bottom"/>
          </w:tcPr>
          <w:p w14:paraId="5798142E" w14:textId="77777777" w:rsidR="00C518D6" w:rsidRPr="00C24123" w:rsidRDefault="00C518D6" w:rsidP="006D34EF">
            <w:pPr>
              <w:rPr>
                <w:rFonts w:cs="Arial"/>
                <w:sz w:val="20"/>
                <w:szCs w:val="20"/>
                <w:lang w:val="en-US"/>
              </w:rPr>
            </w:pPr>
            <w:r w:rsidRPr="00C24123">
              <w:rPr>
                <w:rFonts w:cs="Arial"/>
                <w:sz w:val="20"/>
                <w:szCs w:val="20"/>
                <w:lang w:val="en-US"/>
              </w:rPr>
              <w:t> </w:t>
            </w:r>
          </w:p>
        </w:tc>
      </w:tr>
      <w:tr w:rsidR="00C518D6" w:rsidRPr="00C24123" w14:paraId="2B0D440A" w14:textId="77777777" w:rsidTr="00CA1018">
        <w:trPr>
          <w:trHeight w:val="523"/>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BD8486C" w14:textId="77777777" w:rsidR="00C518D6" w:rsidRPr="00C24123" w:rsidRDefault="00C518D6" w:rsidP="00C518D6">
            <w:pPr>
              <w:pStyle w:val="Tabletext"/>
            </w:pPr>
            <w:r w:rsidRPr="00C24123">
              <w:t>Equipment testing time</w:t>
            </w:r>
          </w:p>
        </w:tc>
        <w:tc>
          <w:tcPr>
            <w:tcW w:w="3703" w:type="dxa"/>
            <w:tcBorders>
              <w:top w:val="nil"/>
              <w:left w:val="nil"/>
              <w:bottom w:val="single" w:sz="4" w:space="0" w:color="auto"/>
              <w:right w:val="single" w:sz="4" w:space="0" w:color="auto"/>
            </w:tcBorders>
            <w:shd w:val="clear" w:color="auto" w:fill="auto"/>
            <w:noWrap/>
            <w:vAlign w:val="bottom"/>
          </w:tcPr>
          <w:p w14:paraId="135F4BC1" w14:textId="31C40B86" w:rsidR="00C518D6" w:rsidRPr="00393F2B" w:rsidRDefault="00C518D6" w:rsidP="00C518D6">
            <w:pPr>
              <w:pStyle w:val="Tabletext"/>
            </w:pPr>
            <w:r>
              <w:t>7 days</w:t>
            </w:r>
          </w:p>
        </w:tc>
        <w:tc>
          <w:tcPr>
            <w:tcW w:w="2802" w:type="dxa"/>
            <w:tcBorders>
              <w:top w:val="nil"/>
              <w:left w:val="nil"/>
              <w:bottom w:val="single" w:sz="4" w:space="0" w:color="auto"/>
              <w:right w:val="single" w:sz="12" w:space="0" w:color="auto"/>
            </w:tcBorders>
            <w:shd w:val="clear" w:color="auto" w:fill="auto"/>
            <w:noWrap/>
            <w:vAlign w:val="bottom"/>
          </w:tcPr>
          <w:p w14:paraId="49E9D7EC"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006AA821" w14:textId="77777777" w:rsidTr="00CA1018">
        <w:trPr>
          <w:trHeight w:val="279"/>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6F7FC2A" w14:textId="77777777" w:rsidR="00C518D6" w:rsidRPr="00C24123" w:rsidRDefault="00C518D6" w:rsidP="00C518D6">
            <w:pPr>
              <w:pStyle w:val="Tabletext"/>
            </w:pPr>
            <w:r w:rsidRPr="00C24123">
              <w:t xml:space="preserve">Antenna SWR </w:t>
            </w:r>
          </w:p>
        </w:tc>
        <w:tc>
          <w:tcPr>
            <w:tcW w:w="3703" w:type="dxa"/>
            <w:tcBorders>
              <w:top w:val="nil"/>
              <w:left w:val="nil"/>
              <w:bottom w:val="single" w:sz="4" w:space="0" w:color="auto"/>
              <w:right w:val="single" w:sz="4" w:space="0" w:color="auto"/>
            </w:tcBorders>
            <w:shd w:val="clear" w:color="auto" w:fill="auto"/>
            <w:noWrap/>
            <w:vAlign w:val="bottom"/>
          </w:tcPr>
          <w:p w14:paraId="6291AA80" w14:textId="48FAD8C3" w:rsidR="00C518D6" w:rsidRPr="00393F2B" w:rsidRDefault="00C518D6" w:rsidP="00C518D6">
            <w:pPr>
              <w:pStyle w:val="Tabletext"/>
            </w:pPr>
            <w:r>
              <w:t>1.5</w:t>
            </w:r>
          </w:p>
        </w:tc>
        <w:tc>
          <w:tcPr>
            <w:tcW w:w="2802" w:type="dxa"/>
            <w:tcBorders>
              <w:top w:val="nil"/>
              <w:left w:val="nil"/>
              <w:bottom w:val="single" w:sz="4" w:space="0" w:color="auto"/>
              <w:right w:val="single" w:sz="12" w:space="0" w:color="auto"/>
            </w:tcBorders>
            <w:shd w:val="clear" w:color="auto" w:fill="auto"/>
            <w:noWrap/>
            <w:vAlign w:val="bottom"/>
          </w:tcPr>
          <w:p w14:paraId="0946E923"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4C85D248" w14:textId="77777777" w:rsidTr="00CA1018">
        <w:trPr>
          <w:trHeight w:val="36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16C0A73F" w14:textId="77777777" w:rsidR="00C518D6" w:rsidRPr="00C24123" w:rsidRDefault="00C518D6" w:rsidP="00C518D6">
            <w:pPr>
              <w:pStyle w:val="Tabletext"/>
            </w:pPr>
            <w:r w:rsidRPr="00C24123">
              <w:t>Photography</w:t>
            </w:r>
          </w:p>
        </w:tc>
        <w:tc>
          <w:tcPr>
            <w:tcW w:w="3703" w:type="dxa"/>
            <w:tcBorders>
              <w:top w:val="nil"/>
              <w:left w:val="nil"/>
              <w:bottom w:val="single" w:sz="4" w:space="0" w:color="auto"/>
              <w:right w:val="single" w:sz="4" w:space="0" w:color="auto"/>
            </w:tcBorders>
            <w:shd w:val="clear" w:color="auto" w:fill="auto"/>
            <w:noWrap/>
            <w:vAlign w:val="bottom"/>
          </w:tcPr>
          <w:p w14:paraId="77DCEAA2" w14:textId="5A5A9CCF" w:rsidR="00C518D6" w:rsidRPr="00393F2B" w:rsidRDefault="00C518D6" w:rsidP="00C518D6">
            <w:pPr>
              <w:pStyle w:val="Tabletext"/>
            </w:pPr>
            <w:r>
              <w:t>Attached</w:t>
            </w:r>
          </w:p>
        </w:tc>
        <w:tc>
          <w:tcPr>
            <w:tcW w:w="2802" w:type="dxa"/>
            <w:tcBorders>
              <w:top w:val="nil"/>
              <w:left w:val="nil"/>
              <w:bottom w:val="single" w:sz="4" w:space="0" w:color="auto"/>
              <w:right w:val="single" w:sz="12" w:space="0" w:color="auto"/>
            </w:tcBorders>
            <w:shd w:val="clear" w:color="auto" w:fill="auto"/>
            <w:noWrap/>
            <w:vAlign w:val="bottom"/>
          </w:tcPr>
          <w:p w14:paraId="712250E2" w14:textId="77777777" w:rsidR="00C518D6" w:rsidRPr="00C24123" w:rsidRDefault="00C518D6" w:rsidP="006D34EF">
            <w:pPr>
              <w:rPr>
                <w:rFonts w:cs="Arial"/>
                <w:sz w:val="20"/>
                <w:szCs w:val="20"/>
              </w:rPr>
            </w:pPr>
            <w:r w:rsidRPr="00C24123">
              <w:rPr>
                <w:rFonts w:cs="Arial"/>
                <w:sz w:val="20"/>
                <w:szCs w:val="20"/>
              </w:rPr>
              <w:t> </w:t>
            </w:r>
          </w:p>
        </w:tc>
      </w:tr>
      <w:tr w:rsidR="00C518D6" w:rsidRPr="00C24123" w14:paraId="119EEA95"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44E0E873" w14:textId="77777777" w:rsidR="00C518D6" w:rsidRDefault="00C518D6" w:rsidP="00C518D6">
            <w:pPr>
              <w:pStyle w:val="Tabletext"/>
            </w:pPr>
            <w:r>
              <w:t>Configuration Check</w:t>
            </w:r>
          </w:p>
        </w:tc>
        <w:tc>
          <w:tcPr>
            <w:tcW w:w="3703" w:type="dxa"/>
            <w:tcBorders>
              <w:top w:val="nil"/>
              <w:left w:val="nil"/>
              <w:bottom w:val="single" w:sz="12" w:space="0" w:color="auto"/>
              <w:right w:val="single" w:sz="4" w:space="0" w:color="auto"/>
            </w:tcBorders>
            <w:shd w:val="clear" w:color="auto" w:fill="auto"/>
            <w:noWrap/>
            <w:vAlign w:val="bottom"/>
          </w:tcPr>
          <w:p w14:paraId="03426AE2" w14:textId="77777777" w:rsidR="00C518D6" w:rsidRPr="00393F2B" w:rsidRDefault="00C518D6" w:rsidP="00C518D6">
            <w:pPr>
              <w:pStyle w:val="Tabletext"/>
            </w:pPr>
            <w:r>
              <w:t>OK</w:t>
            </w:r>
          </w:p>
        </w:tc>
        <w:tc>
          <w:tcPr>
            <w:tcW w:w="2802" w:type="dxa"/>
            <w:tcBorders>
              <w:top w:val="nil"/>
              <w:left w:val="nil"/>
              <w:bottom w:val="single" w:sz="12" w:space="0" w:color="auto"/>
              <w:right w:val="single" w:sz="12" w:space="0" w:color="auto"/>
            </w:tcBorders>
            <w:shd w:val="clear" w:color="auto" w:fill="auto"/>
            <w:noWrap/>
            <w:vAlign w:val="bottom"/>
          </w:tcPr>
          <w:p w14:paraId="260B112E" w14:textId="77777777" w:rsidR="00C518D6" w:rsidRPr="00C24123" w:rsidRDefault="00C518D6" w:rsidP="006D34EF">
            <w:pPr>
              <w:rPr>
                <w:rFonts w:cs="Arial"/>
                <w:sz w:val="20"/>
                <w:szCs w:val="20"/>
              </w:rPr>
            </w:pPr>
          </w:p>
        </w:tc>
      </w:tr>
      <w:tr w:rsidR="00C518D6" w:rsidRPr="00C24123" w14:paraId="02519644"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189A0A95" w14:textId="77777777" w:rsidR="00C518D6" w:rsidRDefault="00C518D6" w:rsidP="00C518D6">
            <w:pPr>
              <w:pStyle w:val="Tabletext"/>
            </w:pPr>
            <w:r>
              <w:t>Post deployment functional test</w:t>
            </w:r>
          </w:p>
        </w:tc>
        <w:tc>
          <w:tcPr>
            <w:tcW w:w="3703" w:type="dxa"/>
            <w:tcBorders>
              <w:top w:val="nil"/>
              <w:left w:val="nil"/>
              <w:bottom w:val="single" w:sz="12" w:space="0" w:color="auto"/>
              <w:right w:val="single" w:sz="4" w:space="0" w:color="auto"/>
            </w:tcBorders>
            <w:shd w:val="clear" w:color="auto" w:fill="auto"/>
            <w:noWrap/>
            <w:vAlign w:val="bottom"/>
          </w:tcPr>
          <w:p w14:paraId="6894AF4C" w14:textId="77777777" w:rsidR="00C518D6" w:rsidRPr="00393F2B" w:rsidRDefault="00C518D6" w:rsidP="00C518D6">
            <w:pPr>
              <w:pStyle w:val="Tabletext"/>
            </w:pPr>
            <w:r>
              <w:t>Passed</w:t>
            </w:r>
          </w:p>
        </w:tc>
        <w:tc>
          <w:tcPr>
            <w:tcW w:w="2802" w:type="dxa"/>
            <w:tcBorders>
              <w:top w:val="nil"/>
              <w:left w:val="nil"/>
              <w:bottom w:val="single" w:sz="12" w:space="0" w:color="auto"/>
              <w:right w:val="single" w:sz="12" w:space="0" w:color="auto"/>
            </w:tcBorders>
            <w:shd w:val="clear" w:color="auto" w:fill="auto"/>
            <w:noWrap/>
            <w:vAlign w:val="bottom"/>
          </w:tcPr>
          <w:p w14:paraId="2B15E727" w14:textId="77777777" w:rsidR="00C518D6" w:rsidRPr="00C24123" w:rsidRDefault="00C518D6" w:rsidP="006D34EF">
            <w:pPr>
              <w:rPr>
                <w:rFonts w:cs="Arial"/>
                <w:sz w:val="20"/>
                <w:szCs w:val="20"/>
              </w:rPr>
            </w:pPr>
          </w:p>
        </w:tc>
      </w:tr>
      <w:tr w:rsidR="00C518D6" w:rsidRPr="00C24123" w14:paraId="5B480C6B"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0EFE730B" w14:textId="77777777" w:rsidR="00C518D6" w:rsidRPr="00C24123" w:rsidRDefault="00C518D6" w:rsidP="00C518D6">
            <w:pPr>
              <w:pStyle w:val="Tabletext"/>
            </w:pPr>
            <w:r>
              <w:t>D</w:t>
            </w:r>
            <w:r w:rsidRPr="00C24123">
              <w:t>ate</w:t>
            </w:r>
          </w:p>
        </w:tc>
        <w:tc>
          <w:tcPr>
            <w:tcW w:w="3703" w:type="dxa"/>
            <w:tcBorders>
              <w:top w:val="nil"/>
              <w:left w:val="nil"/>
              <w:bottom w:val="single" w:sz="12" w:space="0" w:color="auto"/>
              <w:right w:val="single" w:sz="4" w:space="0" w:color="auto"/>
            </w:tcBorders>
            <w:shd w:val="clear" w:color="auto" w:fill="auto"/>
            <w:noWrap/>
            <w:vAlign w:val="bottom"/>
          </w:tcPr>
          <w:p w14:paraId="52901349" w14:textId="613EA796" w:rsidR="00C518D6" w:rsidRPr="00393F2B" w:rsidRDefault="00C518D6" w:rsidP="00C518D6">
            <w:pPr>
              <w:pStyle w:val="Tabletext"/>
            </w:pPr>
            <w:r>
              <w:t>2012-10-11</w:t>
            </w:r>
          </w:p>
        </w:tc>
        <w:tc>
          <w:tcPr>
            <w:tcW w:w="2802" w:type="dxa"/>
            <w:tcBorders>
              <w:top w:val="nil"/>
              <w:left w:val="nil"/>
              <w:bottom w:val="single" w:sz="12" w:space="0" w:color="auto"/>
              <w:right w:val="single" w:sz="12" w:space="0" w:color="auto"/>
            </w:tcBorders>
            <w:shd w:val="clear" w:color="auto" w:fill="auto"/>
            <w:noWrap/>
            <w:vAlign w:val="bottom"/>
          </w:tcPr>
          <w:p w14:paraId="7C40C164" w14:textId="77777777" w:rsidR="00C518D6" w:rsidRPr="00C24123" w:rsidRDefault="00C518D6" w:rsidP="006D34EF">
            <w:pPr>
              <w:rPr>
                <w:rFonts w:cs="Arial"/>
                <w:sz w:val="20"/>
                <w:szCs w:val="20"/>
              </w:rPr>
            </w:pPr>
            <w:r w:rsidRPr="00C24123">
              <w:rPr>
                <w:rFonts w:cs="Arial"/>
                <w:sz w:val="20"/>
                <w:szCs w:val="20"/>
              </w:rPr>
              <w:t> </w:t>
            </w:r>
          </w:p>
        </w:tc>
      </w:tr>
    </w:tbl>
    <w:p w14:paraId="4E5FFBA5" w14:textId="77777777" w:rsidR="00C518D6" w:rsidRPr="00C518D6" w:rsidRDefault="00C518D6" w:rsidP="00C518D6">
      <w:pPr>
        <w:jc w:val="center"/>
      </w:pPr>
    </w:p>
    <w:sectPr w:rsidR="00C518D6" w:rsidRPr="00C518D6" w:rsidSect="00FC78D8">
      <w:headerReference w:type="default" r:id="rId41"/>
      <w:footerReference w:type="default" r:id="rId4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8" w:author="Michael Hadley" w:date="2016-03-15T17:10:00Z" w:initials="MH">
    <w:p w14:paraId="56FBAC70" w14:textId="22166142" w:rsidR="001F3C52" w:rsidRDefault="001F3C52">
      <w:pPr>
        <w:pStyle w:val="CommentText"/>
      </w:pPr>
      <w:r>
        <w:rPr>
          <w:rStyle w:val="CommentReference"/>
        </w:rPr>
        <w:annotationRef/>
      </w:r>
      <w:r>
        <w:t xml:space="preserve">Does what </w:t>
      </w:r>
      <w:proofErr w:type="gramStart"/>
      <w:r>
        <w:t>follows</w:t>
      </w:r>
      <w:proofErr w:type="gramEnd"/>
      <w:r>
        <w:t xml:space="preserve"> in section 2.1 constitute 'messages'?  Should this, perhaps, be in section 2.2?</w:t>
      </w:r>
    </w:p>
  </w:comment>
  <w:comment w:id="287" w:author="Michael Hadley" w:date="2016-03-15T16:49:00Z" w:initials="MH">
    <w:p w14:paraId="046D1068" w14:textId="22B8B245" w:rsidR="001F3C52" w:rsidRDefault="001F3C52">
      <w:pPr>
        <w:pStyle w:val="CommentText"/>
      </w:pPr>
      <w:r>
        <w:rPr>
          <w:rStyle w:val="CommentReference"/>
        </w:rPr>
        <w:annotationRef/>
      </w:r>
      <w:r>
        <w:t xml:space="preserve">Should this be </w:t>
      </w:r>
      <w:r>
        <w:sym w:font="Symbol" w:char="F06D"/>
      </w:r>
      <w:r>
        <w:t>?</w:t>
      </w:r>
    </w:p>
  </w:comment>
  <w:comment w:id="291" w:author="Michael Hadley" w:date="2016-03-15T16:56:00Z" w:initials="MH">
    <w:p w14:paraId="0CB133CC" w14:textId="14F1ABB2" w:rsidR="001F3C52" w:rsidRDefault="001F3C52">
      <w:pPr>
        <w:pStyle w:val="CommentText"/>
      </w:pPr>
      <w:r>
        <w:rPr>
          <w:rStyle w:val="CommentReference"/>
        </w:rPr>
        <w:annotationRef/>
      </w:r>
      <w:r>
        <w:t>Does the 'A' have significance</w:t>
      </w:r>
    </w:p>
  </w:comment>
  <w:comment w:id="300" w:author="Michael Hadley" w:date="2016-03-15T16:57:00Z" w:initials="MH">
    <w:p w14:paraId="16548164" w14:textId="035FBABD" w:rsidR="001F3C52" w:rsidRDefault="001F3C52">
      <w:pPr>
        <w:pStyle w:val="CommentText"/>
      </w:pPr>
      <w:r>
        <w:rPr>
          <w:rStyle w:val="CommentReference"/>
        </w:rPr>
        <w:annotationRef/>
      </w:r>
      <w:r>
        <w:t xml:space="preserve">Is it necessary to expand the acronyms att., dB, </w:t>
      </w:r>
      <w:proofErr w:type="spellStart"/>
      <w:r>
        <w:t>dBm</w:t>
      </w:r>
      <w:proofErr w:type="spellEnd"/>
      <w:r>
        <w:t>, RBW, VBW, SWT, PK, MA, XH in Figures 13 &amp; 14?</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6FBAC70" w15:done="0"/>
  <w15:commentEx w15:paraId="046D1068" w15:done="0"/>
  <w15:commentEx w15:paraId="0CB133CC" w15:done="0"/>
  <w15:commentEx w15:paraId="16548164"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3B9088" w14:textId="77777777" w:rsidR="005E1E97" w:rsidRDefault="005E1E97" w:rsidP="003274DB">
      <w:r>
        <w:separator/>
      </w:r>
    </w:p>
    <w:p w14:paraId="6F245BBD" w14:textId="77777777" w:rsidR="005E1E97" w:rsidRDefault="005E1E97"/>
  </w:endnote>
  <w:endnote w:type="continuationSeparator" w:id="0">
    <w:p w14:paraId="18F225A9" w14:textId="77777777" w:rsidR="005E1E97" w:rsidRDefault="005E1E97" w:rsidP="003274DB">
      <w:r>
        <w:continuationSeparator/>
      </w:r>
    </w:p>
    <w:p w14:paraId="1C9B8B47" w14:textId="77777777" w:rsidR="005E1E97" w:rsidRDefault="005E1E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EFF" w:usb1="C000605B" w:usb2="00000029" w:usb3="00000000" w:csb0="0001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5E4D5F" w14:textId="77777777" w:rsidR="001F3C52" w:rsidRDefault="001F3C52"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C281F5" w14:textId="77777777" w:rsidR="001F3C52" w:rsidRDefault="001F3C52"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DB03E9F" w14:textId="77777777" w:rsidR="001F3C52" w:rsidRDefault="001F3C52"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4C2573" w14:textId="77777777" w:rsidR="001F3C52" w:rsidRDefault="001F3C52"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34CA541" w14:textId="77777777" w:rsidR="001F3C52" w:rsidRDefault="001F3C52" w:rsidP="005378A6">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F33B5" w14:textId="77777777" w:rsidR="001F3C52" w:rsidRDefault="001F3C52" w:rsidP="008747E0">
    <w:pPr>
      <w:pStyle w:val="Footer"/>
    </w:pPr>
    <w:r>
      <w:rPr>
        <w:noProof/>
        <w:lang w:val="en-US"/>
      </w:rPr>
      <mc:AlternateContent>
        <mc:Choice Requires="wps">
          <w:drawing>
            <wp:anchor distT="0" distB="0" distL="114300" distR="114300" simplePos="0" relativeHeight="251669504" behindDoc="0" locked="0" layoutInCell="1" allowOverlap="1" wp14:anchorId="7CF28C25" wp14:editId="7FF756D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216152E" id="Connecteur_x0020_droit_x0020_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2D7F714F" w14:textId="77777777" w:rsidR="001F3C52" w:rsidRPr="00ED2A8D" w:rsidRDefault="001F3C52" w:rsidP="008747E0">
    <w:pPr>
      <w:pStyle w:val="Footer"/>
    </w:pPr>
    <w:r w:rsidRPr="00442889">
      <w:rPr>
        <w:noProof/>
        <w:lang w:val="en-US"/>
      </w:rPr>
      <w:drawing>
        <wp:anchor distT="0" distB="0" distL="114300" distR="114300" simplePos="0" relativeHeight="251661312" behindDoc="1" locked="0" layoutInCell="1" allowOverlap="1" wp14:anchorId="4ECC13A8" wp14:editId="061AF6D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D2AB347" w14:textId="77777777" w:rsidR="001F3C52" w:rsidRPr="00ED2A8D" w:rsidRDefault="001F3C52" w:rsidP="008747E0">
    <w:pPr>
      <w:pStyle w:val="Footer"/>
    </w:pPr>
  </w:p>
  <w:p w14:paraId="3A2C5A86" w14:textId="77777777" w:rsidR="001F3C52" w:rsidRPr="00ED2A8D" w:rsidRDefault="001F3C52" w:rsidP="008747E0">
    <w:pPr>
      <w:pStyle w:val="Footer"/>
    </w:pPr>
  </w:p>
  <w:p w14:paraId="52999534" w14:textId="77777777" w:rsidR="001F3C52" w:rsidRPr="00ED2A8D" w:rsidRDefault="001F3C52" w:rsidP="008747E0">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9D7D7" w14:textId="77777777" w:rsidR="001F3C52" w:rsidRDefault="001F3C52" w:rsidP="00525922">
    <w:pPr>
      <w:pStyle w:val="Footerlandscape"/>
    </w:pPr>
    <w:r>
      <w:rPr>
        <w:noProof/>
        <w:lang w:val="en-US"/>
      </w:rPr>
      <mc:AlternateContent>
        <mc:Choice Requires="wps">
          <w:drawing>
            <wp:anchor distT="0" distB="0" distL="114300" distR="114300" simplePos="0" relativeHeight="251691008" behindDoc="0" locked="0" layoutInCell="1" allowOverlap="1" wp14:anchorId="5B188BC6" wp14:editId="57B71A3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D9DE88E" id="Connecteur_x0020_droit_x0020_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CFA3364" w14:textId="77777777" w:rsidR="001F3C52" w:rsidRPr="00C907DF" w:rsidRDefault="001F3C52"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753135EC" w14:textId="2674E641" w:rsidR="001F3C52" w:rsidRPr="00525922" w:rsidRDefault="001F3C52"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BCE0F5" w14:textId="310B181B" w:rsidR="001F3C52" w:rsidRPr="00C716E5" w:rsidRDefault="001F3C52" w:rsidP="00C716E5">
    <w:pPr>
      <w:pStyle w:val="Footer"/>
      <w:rPr>
        <w:sz w:val="15"/>
        <w:szCs w:val="15"/>
      </w:rPr>
    </w:pPr>
  </w:p>
  <w:p w14:paraId="563B890B" w14:textId="77777777" w:rsidR="001F3C52" w:rsidRDefault="001F3C52" w:rsidP="00C716E5">
    <w:pPr>
      <w:pStyle w:val="Footerportrait"/>
    </w:pPr>
  </w:p>
  <w:p w14:paraId="352ACC75" w14:textId="24B958FF" w:rsidR="001F3C52" w:rsidRPr="00C907DF" w:rsidRDefault="00C11A93" w:rsidP="00C716E5">
    <w:pPr>
      <w:pStyle w:val="Footerportrait"/>
      <w:rPr>
        <w:rStyle w:val="PageNumber"/>
        <w:szCs w:val="15"/>
      </w:rPr>
    </w:pPr>
    <w:fldSimple w:instr=" STYLEREF &quot;Document type&quot; \* MERGEFORMAT ">
      <w:r w:rsidR="00312124">
        <w:t>IALA Guideline</w:t>
      </w:r>
    </w:fldSimple>
    <w:r w:rsidR="001F3C52" w:rsidRPr="00C907DF">
      <w:t xml:space="preserve"> </w:t>
    </w:r>
    <w:fldSimple w:instr=" STYLEREF &quot;Document number&quot; \* MERGEFORMAT ">
      <w:r w:rsidR="00312124">
        <w:t>1098</w:t>
      </w:r>
    </w:fldSimple>
    <w:r w:rsidR="001F3C52" w:rsidRPr="00C907DF">
      <w:t xml:space="preserve"> –</w:t>
    </w:r>
    <w:r w:rsidR="001F3C52">
      <w:t xml:space="preserve"> </w:t>
    </w:r>
    <w:fldSimple w:instr=" STYLEREF &quot;Document name&quot; \* MERGEFORMAT ">
      <w:r w:rsidR="00312124">
        <w:t>the Application of AIS - AtoN on Buoys</w:t>
      </w:r>
    </w:fldSimple>
  </w:p>
  <w:p w14:paraId="15200F68" w14:textId="769E857B" w:rsidR="001F3C52" w:rsidRPr="00C907DF" w:rsidRDefault="00C11A93" w:rsidP="00C716E5">
    <w:pPr>
      <w:pStyle w:val="Footerportrait"/>
    </w:pPr>
    <w:fldSimple w:instr=" STYLEREF &quot;Edition number&quot; \* MERGEFORMAT ">
      <w:r w:rsidR="00312124">
        <w:t>Edition 1.0</w:t>
      </w:r>
    </w:fldSimple>
    <w:r w:rsidR="001F3C52">
      <w:t xml:space="preserve">  </w:t>
    </w:r>
    <w:fldSimple w:instr=" STYLEREF &quot;Document date&quot; \* MERGEFORMAT ">
      <w:r w:rsidR="00312124">
        <w:t>May 2013</w:t>
      </w:r>
    </w:fldSimple>
    <w:r w:rsidR="001F3C52" w:rsidRPr="00C907DF">
      <w:tab/>
    </w:r>
    <w:r w:rsidR="001F3C52">
      <w:t xml:space="preserve">P </w:t>
    </w:r>
    <w:r w:rsidR="001F3C52" w:rsidRPr="00C907DF">
      <w:rPr>
        <w:rStyle w:val="PageNumber"/>
        <w:szCs w:val="15"/>
      </w:rPr>
      <w:fldChar w:fldCharType="begin"/>
    </w:r>
    <w:r w:rsidR="001F3C52" w:rsidRPr="00C907DF">
      <w:rPr>
        <w:rStyle w:val="PageNumber"/>
        <w:szCs w:val="15"/>
      </w:rPr>
      <w:instrText xml:space="preserve">PAGE  </w:instrText>
    </w:r>
    <w:r w:rsidR="001F3C52" w:rsidRPr="00C907DF">
      <w:rPr>
        <w:rStyle w:val="PageNumber"/>
        <w:szCs w:val="15"/>
      </w:rPr>
      <w:fldChar w:fldCharType="separate"/>
    </w:r>
    <w:r w:rsidR="00312124">
      <w:rPr>
        <w:rStyle w:val="PageNumber"/>
        <w:szCs w:val="15"/>
      </w:rPr>
      <w:t>2</w:t>
    </w:r>
    <w:r w:rsidR="001F3C52" w:rsidRPr="00C907DF">
      <w:rPr>
        <w:rStyle w:val="PageNumber"/>
        <w:szCs w:val="15"/>
      </w:rPr>
      <w:fldChar w:fldCharType="end"/>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4BDCE9" w14:textId="59731131" w:rsidR="001F3C52" w:rsidRDefault="001F3C52" w:rsidP="00C716E5">
    <w:pPr>
      <w:pStyle w:val="Footer"/>
    </w:pPr>
  </w:p>
  <w:p w14:paraId="1C99F5B0" w14:textId="77777777" w:rsidR="001F3C52" w:rsidRDefault="001F3C52" w:rsidP="00C716E5">
    <w:pPr>
      <w:pStyle w:val="Footerportrait"/>
    </w:pPr>
  </w:p>
  <w:p w14:paraId="73669DC0" w14:textId="01AFC48D" w:rsidR="001F3C52" w:rsidRPr="00C907DF" w:rsidRDefault="00C11A93" w:rsidP="00C716E5">
    <w:pPr>
      <w:pStyle w:val="Footerportrait"/>
      <w:rPr>
        <w:rStyle w:val="PageNumber"/>
        <w:szCs w:val="15"/>
      </w:rPr>
    </w:pPr>
    <w:fldSimple w:instr=" STYLEREF &quot;Document type&quot; \* MERGEFORMAT ">
      <w:r w:rsidR="00312124">
        <w:t>IALA Guideline</w:t>
      </w:r>
    </w:fldSimple>
    <w:r w:rsidR="001F3C52" w:rsidRPr="00C907DF">
      <w:t xml:space="preserve"> </w:t>
    </w:r>
    <w:fldSimple w:instr=" STYLEREF &quot;Document number&quot; \* MERGEFORMAT ">
      <w:r w:rsidR="00312124">
        <w:t>1098</w:t>
      </w:r>
    </w:fldSimple>
    <w:r w:rsidR="001F3C52" w:rsidRPr="00C907DF">
      <w:t xml:space="preserve"> –</w:t>
    </w:r>
    <w:r w:rsidR="001F3C52">
      <w:t xml:space="preserve"> </w:t>
    </w:r>
    <w:fldSimple w:instr=" STYLEREF &quot;Document name&quot; \* MERGEFORMAT ">
      <w:r w:rsidR="00312124">
        <w:t>the Application of AIS - AtoN on Buoys</w:t>
      </w:r>
    </w:fldSimple>
  </w:p>
  <w:p w14:paraId="42BEB70D" w14:textId="77777777" w:rsidR="001F3C52" w:rsidRPr="00525922" w:rsidRDefault="00C11A93" w:rsidP="00C716E5">
    <w:pPr>
      <w:pStyle w:val="Footerportrait"/>
    </w:pPr>
    <w:fldSimple w:instr=" STYLEREF &quot;Edition number&quot; \* MERGEFORMAT ">
      <w:r w:rsidR="00312124">
        <w:t>Edition 1.0</w:t>
      </w:r>
    </w:fldSimple>
    <w:r w:rsidR="001F3C52" w:rsidRPr="00C907DF">
      <w:tab/>
    </w:r>
    <w:r w:rsidR="001F3C52">
      <w:t xml:space="preserve">P </w:t>
    </w:r>
    <w:r w:rsidR="001F3C52" w:rsidRPr="00C907DF">
      <w:rPr>
        <w:rStyle w:val="PageNumber"/>
        <w:szCs w:val="15"/>
      </w:rPr>
      <w:fldChar w:fldCharType="begin"/>
    </w:r>
    <w:r w:rsidR="001F3C52" w:rsidRPr="00C907DF">
      <w:rPr>
        <w:rStyle w:val="PageNumber"/>
        <w:szCs w:val="15"/>
      </w:rPr>
      <w:instrText xml:space="preserve">PAGE  </w:instrText>
    </w:r>
    <w:r w:rsidR="001F3C52" w:rsidRPr="00C907DF">
      <w:rPr>
        <w:rStyle w:val="PageNumber"/>
        <w:szCs w:val="15"/>
      </w:rPr>
      <w:fldChar w:fldCharType="separate"/>
    </w:r>
    <w:r w:rsidR="00312124">
      <w:rPr>
        <w:rStyle w:val="PageNumber"/>
        <w:szCs w:val="15"/>
      </w:rPr>
      <w:t>3</w:t>
    </w:r>
    <w:r w:rsidR="001F3C52" w:rsidRPr="00C907DF">
      <w:rPr>
        <w:rStyle w:val="PageNumber"/>
        <w:szCs w:val="15"/>
      </w:rPr>
      <w:fldChar w:fldCharType="end"/>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DA954" w14:textId="77777777" w:rsidR="001F3C52" w:rsidRDefault="001F3C52" w:rsidP="00C716E5">
    <w:pPr>
      <w:pStyle w:val="Footer"/>
    </w:pPr>
  </w:p>
  <w:p w14:paraId="3C619E6F" w14:textId="77777777" w:rsidR="001F3C52" w:rsidRDefault="001F3C52" w:rsidP="00C716E5">
    <w:pPr>
      <w:pStyle w:val="Footerportrait"/>
    </w:pPr>
  </w:p>
  <w:p w14:paraId="53E61730" w14:textId="7D34E652" w:rsidR="001F3C52" w:rsidRPr="00C907DF" w:rsidRDefault="00C11A93" w:rsidP="00C716E5">
    <w:pPr>
      <w:pStyle w:val="Footerportrait"/>
    </w:pPr>
    <w:fldSimple w:instr=" STYLEREF &quot;Document type&quot; \* MERGEFORMAT ">
      <w:r w:rsidR="00312124">
        <w:t>IALA Guideline</w:t>
      </w:r>
    </w:fldSimple>
    <w:r w:rsidR="001F3C52" w:rsidRPr="00C907DF">
      <w:t xml:space="preserve"> </w:t>
    </w:r>
    <w:fldSimple w:instr=" STYLEREF &quot;Document number&quot; \* MERGEFORMAT ">
      <w:r w:rsidR="00312124">
        <w:t>1098</w:t>
      </w:r>
    </w:fldSimple>
    <w:r w:rsidR="001F3C52" w:rsidRPr="00C907DF">
      <w:t xml:space="preserve"> –</w:t>
    </w:r>
    <w:r w:rsidR="001F3C52">
      <w:t xml:space="preserve"> </w:t>
    </w:r>
    <w:fldSimple w:instr=" STYLEREF &quot;Document name&quot; \* MERGEFORMAT ">
      <w:r w:rsidR="00312124">
        <w:t>the Application of AIS - AtoN on Buoys</w:t>
      </w:r>
    </w:fldSimple>
    <w:r w:rsidR="001F3C52">
      <w:tab/>
    </w:r>
  </w:p>
  <w:p w14:paraId="3D146753" w14:textId="613520B1" w:rsidR="001F3C52" w:rsidRPr="00C907DF" w:rsidRDefault="00C11A93" w:rsidP="00C716E5">
    <w:pPr>
      <w:pStyle w:val="Footerportrait"/>
    </w:pPr>
    <w:fldSimple w:instr=" STYLEREF &quot;Edition number&quot; \* MERGEFORMAT ">
      <w:r w:rsidR="00312124">
        <w:t>Edition 1.0</w:t>
      </w:r>
    </w:fldSimple>
    <w:r w:rsidR="001F3C52">
      <w:t xml:space="preserve">  </w:t>
    </w:r>
    <w:fldSimple w:instr=" STYLEREF &quot;Document date&quot; \* MERGEFORMAT ">
      <w:r w:rsidR="00312124">
        <w:t>May 2013</w:t>
      </w:r>
    </w:fldSimple>
    <w:r w:rsidR="001F3C52">
      <w:tab/>
    </w:r>
    <w:r w:rsidR="001F3C52">
      <w:rPr>
        <w:rStyle w:val="PageNumber"/>
        <w:szCs w:val="15"/>
      </w:rPr>
      <w:t xml:space="preserve">P </w:t>
    </w:r>
    <w:r w:rsidR="001F3C52" w:rsidRPr="00C907DF">
      <w:rPr>
        <w:rStyle w:val="PageNumber"/>
        <w:szCs w:val="15"/>
      </w:rPr>
      <w:fldChar w:fldCharType="begin"/>
    </w:r>
    <w:r w:rsidR="001F3C52" w:rsidRPr="00C907DF">
      <w:rPr>
        <w:rStyle w:val="PageNumber"/>
        <w:szCs w:val="15"/>
      </w:rPr>
      <w:instrText xml:space="preserve">PAGE  </w:instrText>
    </w:r>
    <w:r w:rsidR="001F3C52" w:rsidRPr="00C907DF">
      <w:rPr>
        <w:rStyle w:val="PageNumber"/>
        <w:szCs w:val="15"/>
      </w:rPr>
      <w:fldChar w:fldCharType="separate"/>
    </w:r>
    <w:r w:rsidR="00312124">
      <w:rPr>
        <w:rStyle w:val="PageNumber"/>
        <w:szCs w:val="15"/>
      </w:rPr>
      <w:t>6</w:t>
    </w:r>
    <w:r w:rsidR="001F3C52" w:rsidRPr="00C907DF">
      <w:rPr>
        <w:rStyle w:val="PageNumber"/>
        <w:szCs w:val="15"/>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242DE9" w14:textId="77777777" w:rsidR="005E1E97" w:rsidRDefault="005E1E97" w:rsidP="003274DB">
      <w:r>
        <w:separator/>
      </w:r>
    </w:p>
    <w:p w14:paraId="1A02219B" w14:textId="77777777" w:rsidR="005E1E97" w:rsidRDefault="005E1E97"/>
  </w:footnote>
  <w:footnote w:type="continuationSeparator" w:id="0">
    <w:p w14:paraId="6DE6FF38" w14:textId="77777777" w:rsidR="005E1E97" w:rsidRDefault="005E1E97" w:rsidP="003274DB">
      <w:r>
        <w:continuationSeparator/>
      </w:r>
    </w:p>
    <w:p w14:paraId="51D9EA2C" w14:textId="77777777" w:rsidR="005E1E97" w:rsidRDefault="005E1E97"/>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BDC79A" w14:textId="77777777" w:rsidR="001F3C52" w:rsidRPr="00ED2A8D" w:rsidRDefault="001F3C52" w:rsidP="008747E0">
    <w:pPr>
      <w:pStyle w:val="Header"/>
    </w:pPr>
    <w:r w:rsidRPr="00442889">
      <w:rPr>
        <w:noProof/>
        <w:lang w:val="en-US"/>
      </w:rPr>
      <w:drawing>
        <wp:anchor distT="0" distB="0" distL="114300" distR="114300" simplePos="0" relativeHeight="251657214" behindDoc="1" locked="0" layoutInCell="1" allowOverlap="1" wp14:anchorId="0A5BE73E" wp14:editId="02C2E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89F2CF1" w14:textId="77777777" w:rsidR="001F3C52" w:rsidRPr="00ED2A8D" w:rsidRDefault="001F3C52" w:rsidP="008747E0">
    <w:pPr>
      <w:pStyle w:val="Header"/>
    </w:pPr>
  </w:p>
  <w:p w14:paraId="0D8C1D21" w14:textId="77777777" w:rsidR="001F3C52" w:rsidRDefault="001F3C52" w:rsidP="008747E0">
    <w:pPr>
      <w:pStyle w:val="Header"/>
    </w:pPr>
  </w:p>
  <w:p w14:paraId="53462CF7" w14:textId="77777777" w:rsidR="001F3C52" w:rsidRDefault="001F3C52" w:rsidP="008747E0">
    <w:pPr>
      <w:pStyle w:val="Header"/>
    </w:pPr>
  </w:p>
  <w:p w14:paraId="4637DF7D" w14:textId="77777777" w:rsidR="001F3C52" w:rsidRDefault="001F3C52" w:rsidP="008747E0">
    <w:pPr>
      <w:pStyle w:val="Header"/>
    </w:pPr>
  </w:p>
  <w:p w14:paraId="68859D7E" w14:textId="77777777" w:rsidR="001F3C52" w:rsidRDefault="001F3C52" w:rsidP="008747E0">
    <w:pPr>
      <w:pStyle w:val="Header"/>
    </w:pPr>
  </w:p>
  <w:p w14:paraId="68F7D7DE" w14:textId="77777777" w:rsidR="001F3C52" w:rsidRDefault="001F3C52" w:rsidP="008747E0">
    <w:pPr>
      <w:pStyle w:val="Header"/>
    </w:pPr>
    <w:r>
      <w:rPr>
        <w:noProof/>
        <w:lang w:val="en-US"/>
      </w:rPr>
      <w:drawing>
        <wp:anchor distT="0" distB="0" distL="114300" distR="114300" simplePos="0" relativeHeight="251656189" behindDoc="1" locked="0" layoutInCell="1" allowOverlap="1" wp14:anchorId="0A4098E0" wp14:editId="6B3575BC">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7214B79" w14:textId="77777777" w:rsidR="001F3C52" w:rsidRPr="00ED2A8D" w:rsidRDefault="001F3C52" w:rsidP="008747E0">
    <w:pPr>
      <w:pStyle w:val="Header"/>
    </w:pPr>
  </w:p>
  <w:p w14:paraId="2359230C" w14:textId="77777777" w:rsidR="001F3C52" w:rsidRPr="00ED2A8D" w:rsidRDefault="001F3C52" w:rsidP="001349DB">
    <w:pPr>
      <w:pStyle w:val="Header"/>
      <w:spacing w:line="360" w:lineRule="exact"/>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A35980" w14:textId="21DA81B7" w:rsidR="001F3C52" w:rsidRDefault="001F3C52">
    <w:pPr>
      <w:pStyle w:val="Header"/>
    </w:pPr>
    <w:r>
      <w:rPr>
        <w:noProof/>
        <w:lang w:val="en-US"/>
      </w:rPr>
      <w:drawing>
        <wp:anchor distT="0" distB="0" distL="114300" distR="114300" simplePos="0" relativeHeight="251688960" behindDoc="1" locked="0" layoutInCell="1" allowOverlap="1" wp14:anchorId="50518918" wp14:editId="1E40B13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9508B4" w14:textId="77777777" w:rsidR="001F3C52" w:rsidRDefault="001F3C52">
    <w:pPr>
      <w:pStyle w:val="Header"/>
    </w:pPr>
  </w:p>
  <w:p w14:paraId="457BCDF6" w14:textId="77777777" w:rsidR="001F3C52" w:rsidRDefault="001F3C52">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850CF" w14:textId="77777777" w:rsidR="001F3C52" w:rsidRPr="00ED2A8D" w:rsidRDefault="001F3C52" w:rsidP="008747E0">
    <w:pPr>
      <w:pStyle w:val="Header"/>
    </w:pPr>
    <w:r>
      <w:rPr>
        <w:noProof/>
        <w:lang w:val="en-US"/>
      </w:rPr>
      <w:drawing>
        <wp:anchor distT="0" distB="0" distL="114300" distR="114300" simplePos="0" relativeHeight="251658752" behindDoc="1" locked="0" layoutInCell="1" allowOverlap="1" wp14:anchorId="537D462A" wp14:editId="07F996D9">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030F795" w14:textId="77777777" w:rsidR="001F3C52" w:rsidRPr="00ED2A8D" w:rsidRDefault="001F3C52" w:rsidP="008747E0">
    <w:pPr>
      <w:pStyle w:val="Header"/>
    </w:pPr>
  </w:p>
  <w:p w14:paraId="4196D5A3" w14:textId="77777777" w:rsidR="001F3C52" w:rsidRDefault="001F3C52" w:rsidP="008747E0">
    <w:pPr>
      <w:pStyle w:val="Header"/>
    </w:pPr>
  </w:p>
  <w:p w14:paraId="528EA521" w14:textId="77777777" w:rsidR="001F3C52" w:rsidRDefault="001F3C52" w:rsidP="008747E0">
    <w:pPr>
      <w:pStyle w:val="Header"/>
    </w:pPr>
  </w:p>
  <w:p w14:paraId="4561D7CD" w14:textId="77777777" w:rsidR="001F3C52" w:rsidRDefault="001F3C52" w:rsidP="008747E0">
    <w:pPr>
      <w:pStyle w:val="Header"/>
    </w:pPr>
  </w:p>
  <w:p w14:paraId="55A0B421" w14:textId="5AAA95B1" w:rsidR="001F3C52" w:rsidRPr="00441393" w:rsidRDefault="001F3C52" w:rsidP="00441393">
    <w:pPr>
      <w:pStyle w:val="Contents"/>
    </w:pPr>
    <w:r>
      <w:t>DOCUMENT REVISION</w:t>
    </w:r>
  </w:p>
  <w:p w14:paraId="5B698B96" w14:textId="77777777" w:rsidR="001F3C52" w:rsidRPr="00ED2A8D" w:rsidRDefault="001F3C52" w:rsidP="008747E0">
    <w:pPr>
      <w:pStyle w:val="Header"/>
    </w:pPr>
  </w:p>
  <w:p w14:paraId="7B1CF08D" w14:textId="77777777" w:rsidR="001F3C52" w:rsidRPr="00AC33A2" w:rsidRDefault="001F3C52" w:rsidP="0078486B">
    <w:pPr>
      <w:pStyle w:val="Header"/>
      <w:spacing w:line="140" w:lineRule="exact"/>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E21154" w14:textId="77777777" w:rsidR="001F3C52" w:rsidRPr="00ED2A8D" w:rsidRDefault="001F3C52" w:rsidP="008747E0">
    <w:pPr>
      <w:pStyle w:val="Header"/>
    </w:pPr>
    <w:r>
      <w:rPr>
        <w:noProof/>
        <w:lang w:val="en-US"/>
      </w:rPr>
      <w:drawing>
        <wp:anchor distT="0" distB="0" distL="114300" distR="114300" simplePos="0" relativeHeight="251674624" behindDoc="1" locked="0" layoutInCell="1" allowOverlap="1" wp14:anchorId="32F12B7F" wp14:editId="691E631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4BFB135" w14:textId="77777777" w:rsidR="001F3C52" w:rsidRPr="00ED2A8D" w:rsidRDefault="001F3C52" w:rsidP="008747E0">
    <w:pPr>
      <w:pStyle w:val="Header"/>
    </w:pPr>
  </w:p>
  <w:p w14:paraId="28FE3B76" w14:textId="77777777" w:rsidR="001F3C52" w:rsidRDefault="001F3C52" w:rsidP="008747E0">
    <w:pPr>
      <w:pStyle w:val="Header"/>
    </w:pPr>
  </w:p>
  <w:p w14:paraId="3C3BE559" w14:textId="77777777" w:rsidR="001F3C52" w:rsidRDefault="001F3C52" w:rsidP="008747E0">
    <w:pPr>
      <w:pStyle w:val="Header"/>
    </w:pPr>
  </w:p>
  <w:p w14:paraId="60DA6C1C" w14:textId="77777777" w:rsidR="001F3C52" w:rsidRDefault="001F3C52" w:rsidP="008747E0">
    <w:pPr>
      <w:pStyle w:val="Header"/>
    </w:pPr>
  </w:p>
  <w:p w14:paraId="367253C7" w14:textId="20C758CA" w:rsidR="001F3C52" w:rsidRPr="00441393" w:rsidRDefault="001F3C52" w:rsidP="00441393">
    <w:pPr>
      <w:pStyle w:val="Contents"/>
    </w:pPr>
    <w:r>
      <w:t>CONTENTS</w:t>
    </w:r>
  </w:p>
  <w:p w14:paraId="5F253F10" w14:textId="77777777" w:rsidR="001F3C52" w:rsidRDefault="001F3C52" w:rsidP="0078486B">
    <w:pPr>
      <w:pStyle w:val="Header"/>
      <w:spacing w:line="140" w:lineRule="exact"/>
    </w:pPr>
  </w:p>
  <w:p w14:paraId="49DE4CE0" w14:textId="77777777" w:rsidR="001F3C52" w:rsidRPr="00AC33A2" w:rsidRDefault="001F3C52" w:rsidP="0078486B">
    <w:pPr>
      <w:pStyle w:val="Header"/>
      <w:spacing w:line="140" w:lineRule="exact"/>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CF1644" w14:textId="77777777" w:rsidR="001F3C52" w:rsidRPr="00ED2A8D" w:rsidRDefault="001F3C52" w:rsidP="00C716E5">
    <w:pPr>
      <w:pStyle w:val="Header"/>
    </w:pPr>
    <w:r>
      <w:rPr>
        <w:noProof/>
        <w:lang w:val="en-US"/>
      </w:rPr>
      <w:drawing>
        <wp:anchor distT="0" distB="0" distL="114300" distR="114300" simplePos="0" relativeHeight="251697152" behindDoc="1" locked="0" layoutInCell="1" allowOverlap="1" wp14:anchorId="552A30EC" wp14:editId="4EA3A51A">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895F1EA" w14:textId="77777777" w:rsidR="001F3C52" w:rsidRPr="00ED2A8D" w:rsidRDefault="001F3C52" w:rsidP="00C716E5">
    <w:pPr>
      <w:pStyle w:val="Header"/>
    </w:pPr>
  </w:p>
  <w:p w14:paraId="0B6E753A" w14:textId="77777777" w:rsidR="001F3C52" w:rsidRDefault="001F3C52" w:rsidP="00C716E5">
    <w:pPr>
      <w:pStyle w:val="Header"/>
    </w:pPr>
  </w:p>
  <w:p w14:paraId="2793F608" w14:textId="77777777" w:rsidR="001F3C52" w:rsidRDefault="001F3C52" w:rsidP="00C716E5">
    <w:pPr>
      <w:pStyle w:val="Header"/>
    </w:pPr>
  </w:p>
  <w:p w14:paraId="72526114" w14:textId="77777777" w:rsidR="001F3C52" w:rsidRDefault="001F3C52" w:rsidP="00C716E5">
    <w:pPr>
      <w:pStyle w:val="Header"/>
    </w:pPr>
  </w:p>
  <w:p w14:paraId="5D6323BD" w14:textId="55807F88" w:rsidR="001F3C52" w:rsidRPr="00441393" w:rsidRDefault="001F3C52" w:rsidP="00C716E5">
    <w:pPr>
      <w:pStyle w:val="Contents"/>
    </w:pPr>
    <w:r>
      <w:t>CONTENTS</w:t>
    </w:r>
  </w:p>
  <w:p w14:paraId="3F5F0405" w14:textId="77777777" w:rsidR="001F3C52" w:rsidRPr="00ED2A8D" w:rsidRDefault="001F3C52" w:rsidP="00C716E5">
    <w:pPr>
      <w:pStyle w:val="Header"/>
    </w:pPr>
  </w:p>
  <w:p w14:paraId="3B29FF0C" w14:textId="77777777" w:rsidR="001F3C52" w:rsidRPr="00AC33A2" w:rsidRDefault="001F3C52" w:rsidP="00C716E5">
    <w:pPr>
      <w:pStyle w:val="Header"/>
      <w:spacing w:line="140" w:lineRule="exact"/>
    </w:pPr>
  </w:p>
  <w:p w14:paraId="2FA22AF6" w14:textId="3B3E2EC3" w:rsidR="001F3C52" w:rsidRDefault="001F3C52">
    <w:pPr>
      <w:pStyle w:val="Header"/>
    </w:pPr>
    <w:r>
      <w:rPr>
        <w:noProof/>
        <w:lang w:val="en-US"/>
      </w:rPr>
      <w:drawing>
        <wp:anchor distT="0" distB="0" distL="114300" distR="114300" simplePos="0" relativeHeight="251695104" behindDoc="1" locked="0" layoutInCell="1" allowOverlap="1" wp14:anchorId="7B56F502" wp14:editId="52023F2B">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2D6DB5" w14:textId="2B2AD0CA" w:rsidR="001F3C52" w:rsidRPr="00667792" w:rsidRDefault="001F3C52" w:rsidP="00667792">
    <w:pPr>
      <w:pStyle w:val="Header"/>
    </w:pPr>
    <w:r>
      <w:rPr>
        <w:noProof/>
        <w:lang w:val="en-US"/>
      </w:rPr>
      <w:drawing>
        <wp:anchor distT="0" distB="0" distL="114300" distR="114300" simplePos="0" relativeHeight="251678720" behindDoc="1" locked="0" layoutInCell="1" allowOverlap="1" wp14:anchorId="1F483467" wp14:editId="24DAFC68">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D0D4F2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98C65E9A"/>
    <w:lvl w:ilvl="0">
      <w:start w:val="1"/>
      <w:numFmt w:val="decimal"/>
      <w:lvlText w:val="%1."/>
      <w:lvlJc w:val="left"/>
      <w:pPr>
        <w:tabs>
          <w:tab w:val="num" w:pos="1800"/>
        </w:tabs>
        <w:ind w:left="1800" w:hanging="360"/>
      </w:pPr>
    </w:lvl>
  </w:abstractNum>
  <w:abstractNum w:abstractNumId="2">
    <w:nsid w:val="FFFFFF7D"/>
    <w:multiLevelType w:val="singleLevel"/>
    <w:tmpl w:val="A8D8D7F6"/>
    <w:lvl w:ilvl="0">
      <w:start w:val="1"/>
      <w:numFmt w:val="decimal"/>
      <w:lvlText w:val="%1."/>
      <w:lvlJc w:val="left"/>
      <w:pPr>
        <w:tabs>
          <w:tab w:val="num" w:pos="1440"/>
        </w:tabs>
        <w:ind w:left="1440" w:hanging="360"/>
      </w:pPr>
    </w:lvl>
  </w:abstractNum>
  <w:abstractNum w:abstractNumId="3">
    <w:nsid w:val="FFFFFF7F"/>
    <w:multiLevelType w:val="singleLevel"/>
    <w:tmpl w:val="23748D94"/>
    <w:lvl w:ilvl="0">
      <w:start w:val="1"/>
      <w:numFmt w:val="decimal"/>
      <w:lvlText w:val="%1."/>
      <w:lvlJc w:val="left"/>
      <w:pPr>
        <w:tabs>
          <w:tab w:val="num" w:pos="720"/>
        </w:tabs>
        <w:ind w:left="720" w:hanging="360"/>
      </w:pPr>
    </w:lvl>
  </w:abstractNum>
  <w:abstractNum w:abstractNumId="4">
    <w:nsid w:val="FFFFFF80"/>
    <w:multiLevelType w:val="singleLevel"/>
    <w:tmpl w:val="9B14F0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14FC6ED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24EC19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E2CEB72"/>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0A76CE60"/>
    <w:lvl w:ilvl="0">
      <w:start w:val="1"/>
      <w:numFmt w:val="bullet"/>
      <w:lvlText w:val=""/>
      <w:lvlJc w:val="left"/>
      <w:pPr>
        <w:tabs>
          <w:tab w:val="num" w:pos="360"/>
        </w:tabs>
        <w:ind w:left="360" w:hanging="360"/>
      </w:pPr>
      <w:rPr>
        <w:rFonts w:ascii="Symbol" w:hAnsi="Symbol" w:hint="default"/>
      </w:rPr>
    </w:lvl>
  </w:abstractNum>
  <w:abstractNum w:abstractNumId="10">
    <w:nsid w:val="03A21C71"/>
    <w:multiLevelType w:val="hybridMultilevel"/>
    <w:tmpl w:val="AEFCAD28"/>
    <w:lvl w:ilvl="0" w:tplc="A156C9CC">
      <w:start w:val="1"/>
      <w:numFmt w:val="decimal"/>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nsid w:val="18CF6C5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222340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43751ACD"/>
    <w:multiLevelType w:val="multilevel"/>
    <w:tmpl w:val="0C50DA44"/>
    <w:lvl w:ilvl="0">
      <w:start w:val="1"/>
      <w:numFmt w:val="decimal"/>
      <w:lvlText w:val="%1"/>
      <w:lvlJc w:val="left"/>
      <w:pPr>
        <w:tabs>
          <w:tab w:val="num" w:pos="849"/>
        </w:tabs>
        <w:ind w:left="849" w:hanging="849"/>
      </w:pPr>
      <w:rPr>
        <w:rFonts w:ascii="Arial" w:hAnsi="Arial" w:hint="default"/>
        <w:b/>
        <w:i w:val="0"/>
        <w:sz w:val="24"/>
      </w:rPr>
    </w:lvl>
    <w:lvl w:ilvl="1">
      <w:start w:val="1"/>
      <w:numFmt w:val="decimal"/>
      <w:lvlText w:val="%1.%2"/>
      <w:lvlJc w:val="left"/>
      <w:pPr>
        <w:tabs>
          <w:tab w:val="num" w:pos="849"/>
        </w:tabs>
        <w:ind w:left="849" w:hanging="849"/>
      </w:pPr>
      <w:rPr>
        <w:rFonts w:ascii="Arial" w:hAnsi="Arial" w:hint="default"/>
        <w:b/>
        <w:i w:val="0"/>
        <w:sz w:val="24"/>
      </w:rPr>
    </w:lvl>
    <w:lvl w:ilvl="2">
      <w:start w:val="1"/>
      <w:numFmt w:val="decimal"/>
      <w:lvlText w:val="%1.%2.%3"/>
      <w:lvlJc w:val="left"/>
      <w:pPr>
        <w:tabs>
          <w:tab w:val="num" w:pos="849"/>
        </w:tabs>
        <w:ind w:left="849" w:hanging="849"/>
      </w:pPr>
      <w:rPr>
        <w:rFonts w:ascii="Arial" w:hAnsi="Arial" w:hint="default"/>
        <w:b w:val="0"/>
        <w:i w:val="0"/>
        <w:sz w:val="22"/>
      </w:rPr>
    </w:lvl>
    <w:lvl w:ilvl="3">
      <w:start w:val="1"/>
      <w:numFmt w:val="decimal"/>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8">
    <w:nsid w:val="44041789"/>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5A7F0965"/>
    <w:multiLevelType w:val="hybridMultilevel"/>
    <w:tmpl w:val="2F808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60585238"/>
    <w:multiLevelType w:val="multilevel"/>
    <w:tmpl w:val="EE3C157C"/>
    <w:lvl w:ilvl="0">
      <w:start w:val="1"/>
      <w:numFmt w:val="upperLetter"/>
      <w:lvlText w:val="ANNEX %1"/>
      <w:lvlJc w:val="left"/>
      <w:pPr>
        <w:tabs>
          <w:tab w:val="num" w:pos="1701"/>
        </w:tabs>
        <w:ind w:left="1701" w:hanging="1701"/>
      </w:pPr>
      <w:rPr>
        <w:rFonts w:ascii="Arial" w:hAnsi="Arial" w:cs="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3">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69E674AF"/>
    <w:multiLevelType w:val="multilevel"/>
    <w:tmpl w:val="20522EF4"/>
    <w:lvl w:ilvl="0">
      <w:start w:val="1"/>
      <w:numFmt w:val="decimal"/>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nsid w:val="7133770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0"/>
  </w:num>
  <w:num w:numId="2">
    <w:abstractNumId w:val="39"/>
  </w:num>
  <w:num w:numId="3">
    <w:abstractNumId w:val="14"/>
  </w:num>
  <w:num w:numId="4">
    <w:abstractNumId w:val="24"/>
  </w:num>
  <w:num w:numId="5">
    <w:abstractNumId w:val="22"/>
  </w:num>
  <w:num w:numId="6">
    <w:abstractNumId w:val="15"/>
  </w:num>
  <w:num w:numId="7">
    <w:abstractNumId w:val="21"/>
  </w:num>
  <w:num w:numId="8">
    <w:abstractNumId w:val="26"/>
  </w:num>
  <w:num w:numId="9">
    <w:abstractNumId w:val="13"/>
  </w:num>
  <w:num w:numId="10">
    <w:abstractNumId w:val="20"/>
  </w:num>
  <w:num w:numId="11">
    <w:abstractNumId w:val="23"/>
  </w:num>
  <w:num w:numId="12">
    <w:abstractNumId w:val="12"/>
  </w:num>
  <w:num w:numId="13">
    <w:abstractNumId w:val="29"/>
  </w:num>
  <w:num w:numId="14">
    <w:abstractNumId w:val="8"/>
  </w:num>
  <w:num w:numId="15">
    <w:abstractNumId w:val="33"/>
  </w:num>
  <w:num w:numId="16">
    <w:abstractNumId w:val="37"/>
  </w:num>
  <w:num w:numId="17">
    <w:abstractNumId w:val="18"/>
  </w:num>
  <w:num w:numId="18">
    <w:abstractNumId w:val="17"/>
  </w:num>
  <w:num w:numId="19">
    <w:abstractNumId w:val="38"/>
  </w:num>
  <w:num w:numId="20">
    <w:abstractNumId w:val="11"/>
  </w:num>
  <w:num w:numId="21">
    <w:abstractNumId w:val="36"/>
  </w:num>
  <w:num w:numId="22">
    <w:abstractNumId w:val="25"/>
  </w:num>
  <w:num w:numId="23">
    <w:abstractNumId w:val="35"/>
  </w:num>
  <w:num w:numId="24">
    <w:abstractNumId w:val="0"/>
  </w:num>
  <w:num w:numId="25">
    <w:abstractNumId w:val="1"/>
  </w:num>
  <w:num w:numId="26">
    <w:abstractNumId w:val="2"/>
  </w:num>
  <w:num w:numId="27">
    <w:abstractNumId w:val="4"/>
  </w:num>
  <w:num w:numId="28">
    <w:abstractNumId w:val="5"/>
  </w:num>
  <w:num w:numId="29">
    <w:abstractNumId w:val="6"/>
  </w:num>
  <w:num w:numId="30">
    <w:abstractNumId w:val="7"/>
  </w:num>
  <w:num w:numId="31">
    <w:abstractNumId w:val="3"/>
  </w:num>
  <w:num w:numId="32">
    <w:abstractNumId w:val="9"/>
  </w:num>
  <w:num w:numId="33">
    <w:abstractNumId w:val="19"/>
  </w:num>
  <w:num w:numId="34">
    <w:abstractNumId w:val="16"/>
  </w:num>
  <w:num w:numId="35">
    <w:abstractNumId w:val="10"/>
  </w:num>
  <w:num w:numId="36">
    <w:abstractNumId w:val="27"/>
  </w:num>
  <w:num w:numId="37">
    <w:abstractNumId w:val="31"/>
  </w:num>
  <w:num w:numId="38">
    <w:abstractNumId w:val="32"/>
  </w:num>
  <w:num w:numId="39">
    <w:abstractNumId w:val="34"/>
  </w:num>
  <w:num w:numId="40">
    <w:abstractNumId w:val="28"/>
  </w:num>
  <w:num w:numId="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79"/>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80B"/>
    <w:rsid w:val="0001616D"/>
    <w:rsid w:val="00016839"/>
    <w:rsid w:val="000174F9"/>
    <w:rsid w:val="000249C2"/>
    <w:rsid w:val="000258F6"/>
    <w:rsid w:val="000379A7"/>
    <w:rsid w:val="00040EB8"/>
    <w:rsid w:val="00057B6D"/>
    <w:rsid w:val="00061A7B"/>
    <w:rsid w:val="0008654C"/>
    <w:rsid w:val="000904ED"/>
    <w:rsid w:val="00091545"/>
    <w:rsid w:val="000A27A8"/>
    <w:rsid w:val="000B2356"/>
    <w:rsid w:val="000C711B"/>
    <w:rsid w:val="000D2431"/>
    <w:rsid w:val="000E3954"/>
    <w:rsid w:val="000E3E52"/>
    <w:rsid w:val="000F0F9F"/>
    <w:rsid w:val="000F3F43"/>
    <w:rsid w:val="000F58ED"/>
    <w:rsid w:val="00113D5B"/>
    <w:rsid w:val="00113F8F"/>
    <w:rsid w:val="001349DB"/>
    <w:rsid w:val="00135364"/>
    <w:rsid w:val="00135AEB"/>
    <w:rsid w:val="00136E58"/>
    <w:rsid w:val="001547F9"/>
    <w:rsid w:val="001607D8"/>
    <w:rsid w:val="00161325"/>
    <w:rsid w:val="00184427"/>
    <w:rsid w:val="001875B1"/>
    <w:rsid w:val="001B2A35"/>
    <w:rsid w:val="001B339A"/>
    <w:rsid w:val="001C650B"/>
    <w:rsid w:val="001C72B5"/>
    <w:rsid w:val="001D2E7A"/>
    <w:rsid w:val="001D3992"/>
    <w:rsid w:val="001D4A3E"/>
    <w:rsid w:val="001E416D"/>
    <w:rsid w:val="001F3C52"/>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7191E"/>
    <w:rsid w:val="0029793F"/>
    <w:rsid w:val="002A1C42"/>
    <w:rsid w:val="002A617C"/>
    <w:rsid w:val="002A71CF"/>
    <w:rsid w:val="002B3E9D"/>
    <w:rsid w:val="002C77F4"/>
    <w:rsid w:val="002D0869"/>
    <w:rsid w:val="002D78FE"/>
    <w:rsid w:val="002E4993"/>
    <w:rsid w:val="002E5BAC"/>
    <w:rsid w:val="002E7635"/>
    <w:rsid w:val="002F265A"/>
    <w:rsid w:val="0030413F"/>
    <w:rsid w:val="00305EFE"/>
    <w:rsid w:val="00312124"/>
    <w:rsid w:val="00313B4B"/>
    <w:rsid w:val="00313D85"/>
    <w:rsid w:val="00315CE3"/>
    <w:rsid w:val="0031629B"/>
    <w:rsid w:val="003251FE"/>
    <w:rsid w:val="003274DB"/>
    <w:rsid w:val="00327FBF"/>
    <w:rsid w:val="00332A7B"/>
    <w:rsid w:val="003343E0"/>
    <w:rsid w:val="00335E40"/>
    <w:rsid w:val="00345E37"/>
    <w:rsid w:val="00347F3E"/>
    <w:rsid w:val="003621C3"/>
    <w:rsid w:val="0036382D"/>
    <w:rsid w:val="00380350"/>
    <w:rsid w:val="00380B4E"/>
    <w:rsid w:val="003816E4"/>
    <w:rsid w:val="0039131E"/>
    <w:rsid w:val="003A04A6"/>
    <w:rsid w:val="003A7759"/>
    <w:rsid w:val="003A7F6E"/>
    <w:rsid w:val="003B03EA"/>
    <w:rsid w:val="003C7C34"/>
    <w:rsid w:val="003D0F37"/>
    <w:rsid w:val="003D5150"/>
    <w:rsid w:val="003F1C3A"/>
    <w:rsid w:val="003F4581"/>
    <w:rsid w:val="00414698"/>
    <w:rsid w:val="00432C05"/>
    <w:rsid w:val="00441393"/>
    <w:rsid w:val="00447CF0"/>
    <w:rsid w:val="00456F10"/>
    <w:rsid w:val="00474746"/>
    <w:rsid w:val="00477D62"/>
    <w:rsid w:val="00492A8D"/>
    <w:rsid w:val="004944C8"/>
    <w:rsid w:val="004A0EBF"/>
    <w:rsid w:val="004A425E"/>
    <w:rsid w:val="004A4EC4"/>
    <w:rsid w:val="004C0E4B"/>
    <w:rsid w:val="004E0BBB"/>
    <w:rsid w:val="004E1D57"/>
    <w:rsid w:val="004E2F16"/>
    <w:rsid w:val="004F6196"/>
    <w:rsid w:val="005025CC"/>
    <w:rsid w:val="00503044"/>
    <w:rsid w:val="00523666"/>
    <w:rsid w:val="00525922"/>
    <w:rsid w:val="00526234"/>
    <w:rsid w:val="00534F34"/>
    <w:rsid w:val="0053692E"/>
    <w:rsid w:val="005378A6"/>
    <w:rsid w:val="00547837"/>
    <w:rsid w:val="00557434"/>
    <w:rsid w:val="005805D2"/>
    <w:rsid w:val="00581E81"/>
    <w:rsid w:val="00595415"/>
    <w:rsid w:val="00597652"/>
    <w:rsid w:val="005A0703"/>
    <w:rsid w:val="005A080B"/>
    <w:rsid w:val="005B12A5"/>
    <w:rsid w:val="005C161A"/>
    <w:rsid w:val="005C1BCB"/>
    <w:rsid w:val="005C2312"/>
    <w:rsid w:val="005C4735"/>
    <w:rsid w:val="005C5C63"/>
    <w:rsid w:val="005D03E9"/>
    <w:rsid w:val="005D304B"/>
    <w:rsid w:val="005D6E5D"/>
    <w:rsid w:val="005E0B79"/>
    <w:rsid w:val="005E1E97"/>
    <w:rsid w:val="005E3989"/>
    <w:rsid w:val="005E4659"/>
    <w:rsid w:val="005E657A"/>
    <w:rsid w:val="005F1386"/>
    <w:rsid w:val="005F17C2"/>
    <w:rsid w:val="00600C2B"/>
    <w:rsid w:val="006127AC"/>
    <w:rsid w:val="00634A78"/>
    <w:rsid w:val="00642025"/>
    <w:rsid w:val="00646E87"/>
    <w:rsid w:val="0065107F"/>
    <w:rsid w:val="00661946"/>
    <w:rsid w:val="00666061"/>
    <w:rsid w:val="00667424"/>
    <w:rsid w:val="00667792"/>
    <w:rsid w:val="00671677"/>
    <w:rsid w:val="006750F2"/>
    <w:rsid w:val="006752D6"/>
    <w:rsid w:val="00675E02"/>
    <w:rsid w:val="0068553C"/>
    <w:rsid w:val="00685F34"/>
    <w:rsid w:val="00695656"/>
    <w:rsid w:val="006975A8"/>
    <w:rsid w:val="006A1012"/>
    <w:rsid w:val="006C1376"/>
    <w:rsid w:val="006C48F9"/>
    <w:rsid w:val="006D34EF"/>
    <w:rsid w:val="006E0E7D"/>
    <w:rsid w:val="006E10BF"/>
    <w:rsid w:val="006F1C14"/>
    <w:rsid w:val="00703A6A"/>
    <w:rsid w:val="00717FFB"/>
    <w:rsid w:val="00722236"/>
    <w:rsid w:val="007240F5"/>
    <w:rsid w:val="0072737A"/>
    <w:rsid w:val="00731DEE"/>
    <w:rsid w:val="00734BC6"/>
    <w:rsid w:val="007541D3"/>
    <w:rsid w:val="007577D7"/>
    <w:rsid w:val="007715E8"/>
    <w:rsid w:val="00776004"/>
    <w:rsid w:val="0078486B"/>
    <w:rsid w:val="00785A39"/>
    <w:rsid w:val="00787D8A"/>
    <w:rsid w:val="00790277"/>
    <w:rsid w:val="00791EBC"/>
    <w:rsid w:val="00793577"/>
    <w:rsid w:val="007A446A"/>
    <w:rsid w:val="007A53A6"/>
    <w:rsid w:val="007A6159"/>
    <w:rsid w:val="007B27E9"/>
    <w:rsid w:val="007B2C5B"/>
    <w:rsid w:val="007B2D11"/>
    <w:rsid w:val="007B6700"/>
    <w:rsid w:val="007B6A93"/>
    <w:rsid w:val="007B7BEC"/>
    <w:rsid w:val="007D2107"/>
    <w:rsid w:val="007D222C"/>
    <w:rsid w:val="007D5895"/>
    <w:rsid w:val="007D77AB"/>
    <w:rsid w:val="007E28D0"/>
    <w:rsid w:val="007E30DF"/>
    <w:rsid w:val="007F7544"/>
    <w:rsid w:val="00800995"/>
    <w:rsid w:val="00802A24"/>
    <w:rsid w:val="00816F79"/>
    <w:rsid w:val="008172F8"/>
    <w:rsid w:val="008326B2"/>
    <w:rsid w:val="008379C8"/>
    <w:rsid w:val="00846831"/>
    <w:rsid w:val="00865532"/>
    <w:rsid w:val="00867686"/>
    <w:rsid w:val="008737D3"/>
    <w:rsid w:val="008747E0"/>
    <w:rsid w:val="00876841"/>
    <w:rsid w:val="00882B3C"/>
    <w:rsid w:val="0088783D"/>
    <w:rsid w:val="008972C3"/>
    <w:rsid w:val="008A30BA"/>
    <w:rsid w:val="008C33B5"/>
    <w:rsid w:val="008C3A72"/>
    <w:rsid w:val="008C6969"/>
    <w:rsid w:val="008E1F69"/>
    <w:rsid w:val="008E76B1"/>
    <w:rsid w:val="008F38BB"/>
    <w:rsid w:val="008F4BA0"/>
    <w:rsid w:val="008F57D8"/>
    <w:rsid w:val="00902834"/>
    <w:rsid w:val="00914E26"/>
    <w:rsid w:val="0091590F"/>
    <w:rsid w:val="009213FE"/>
    <w:rsid w:val="00921962"/>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785E"/>
    <w:rsid w:val="009C26F8"/>
    <w:rsid w:val="009C609E"/>
    <w:rsid w:val="009D26AB"/>
    <w:rsid w:val="009E16EC"/>
    <w:rsid w:val="009E433C"/>
    <w:rsid w:val="009E4A4D"/>
    <w:rsid w:val="009E6578"/>
    <w:rsid w:val="009F081F"/>
    <w:rsid w:val="00A06A3D"/>
    <w:rsid w:val="00A13E56"/>
    <w:rsid w:val="00A227BF"/>
    <w:rsid w:val="00A24838"/>
    <w:rsid w:val="00A26A56"/>
    <w:rsid w:val="00A2743E"/>
    <w:rsid w:val="00A30C33"/>
    <w:rsid w:val="00A4308C"/>
    <w:rsid w:val="00A44836"/>
    <w:rsid w:val="00A524B5"/>
    <w:rsid w:val="00A549B3"/>
    <w:rsid w:val="00A56184"/>
    <w:rsid w:val="00A67954"/>
    <w:rsid w:val="00A72ED7"/>
    <w:rsid w:val="00A8083F"/>
    <w:rsid w:val="00A90D86"/>
    <w:rsid w:val="00A91DBA"/>
    <w:rsid w:val="00A92C7B"/>
    <w:rsid w:val="00A96ED8"/>
    <w:rsid w:val="00A97900"/>
    <w:rsid w:val="00AA1D7A"/>
    <w:rsid w:val="00AA3E01"/>
    <w:rsid w:val="00AB0BFA"/>
    <w:rsid w:val="00AB76B7"/>
    <w:rsid w:val="00AC33A2"/>
    <w:rsid w:val="00AD38F7"/>
    <w:rsid w:val="00AD7890"/>
    <w:rsid w:val="00AE65F1"/>
    <w:rsid w:val="00AE6BB4"/>
    <w:rsid w:val="00AE74AD"/>
    <w:rsid w:val="00AF159C"/>
    <w:rsid w:val="00B01873"/>
    <w:rsid w:val="00B07717"/>
    <w:rsid w:val="00B17253"/>
    <w:rsid w:val="00B2583D"/>
    <w:rsid w:val="00B31A41"/>
    <w:rsid w:val="00B40199"/>
    <w:rsid w:val="00B502FF"/>
    <w:rsid w:val="00B643DF"/>
    <w:rsid w:val="00B65300"/>
    <w:rsid w:val="00B67422"/>
    <w:rsid w:val="00B70BD4"/>
    <w:rsid w:val="00B73463"/>
    <w:rsid w:val="00B826CA"/>
    <w:rsid w:val="00B90123"/>
    <w:rsid w:val="00B9016D"/>
    <w:rsid w:val="00BA0F98"/>
    <w:rsid w:val="00BA1517"/>
    <w:rsid w:val="00BA67FD"/>
    <w:rsid w:val="00BA7C48"/>
    <w:rsid w:val="00BC251F"/>
    <w:rsid w:val="00BC27F6"/>
    <w:rsid w:val="00BC39F4"/>
    <w:rsid w:val="00BD1587"/>
    <w:rsid w:val="00BD16AD"/>
    <w:rsid w:val="00BD6A20"/>
    <w:rsid w:val="00BD7EE1"/>
    <w:rsid w:val="00BE5568"/>
    <w:rsid w:val="00BF1358"/>
    <w:rsid w:val="00C0106D"/>
    <w:rsid w:val="00C11A93"/>
    <w:rsid w:val="00C133BE"/>
    <w:rsid w:val="00C222B4"/>
    <w:rsid w:val="00C262E4"/>
    <w:rsid w:val="00C33E20"/>
    <w:rsid w:val="00C35CF6"/>
    <w:rsid w:val="00C3725B"/>
    <w:rsid w:val="00C46D3F"/>
    <w:rsid w:val="00C518D6"/>
    <w:rsid w:val="00C533EC"/>
    <w:rsid w:val="00C5470E"/>
    <w:rsid w:val="00C55EFB"/>
    <w:rsid w:val="00C56585"/>
    <w:rsid w:val="00C56B3F"/>
    <w:rsid w:val="00C65492"/>
    <w:rsid w:val="00C716E5"/>
    <w:rsid w:val="00C773D9"/>
    <w:rsid w:val="00C80307"/>
    <w:rsid w:val="00C80ACE"/>
    <w:rsid w:val="00C81162"/>
    <w:rsid w:val="00C83666"/>
    <w:rsid w:val="00C870B5"/>
    <w:rsid w:val="00C907DF"/>
    <w:rsid w:val="00C91630"/>
    <w:rsid w:val="00C9558A"/>
    <w:rsid w:val="00C966EB"/>
    <w:rsid w:val="00CA04B1"/>
    <w:rsid w:val="00CA1018"/>
    <w:rsid w:val="00CA2DFC"/>
    <w:rsid w:val="00CA4EC9"/>
    <w:rsid w:val="00CB03D4"/>
    <w:rsid w:val="00CB0617"/>
    <w:rsid w:val="00CC35EF"/>
    <w:rsid w:val="00CC5048"/>
    <w:rsid w:val="00CC6246"/>
    <w:rsid w:val="00CE5E46"/>
    <w:rsid w:val="00CF49CC"/>
    <w:rsid w:val="00D04F0B"/>
    <w:rsid w:val="00D1463A"/>
    <w:rsid w:val="00D32DDF"/>
    <w:rsid w:val="00D3700C"/>
    <w:rsid w:val="00D638E0"/>
    <w:rsid w:val="00D653B1"/>
    <w:rsid w:val="00D74AE1"/>
    <w:rsid w:val="00D75D42"/>
    <w:rsid w:val="00D80B20"/>
    <w:rsid w:val="00D865A8"/>
    <w:rsid w:val="00D9012A"/>
    <w:rsid w:val="00D92C2D"/>
    <w:rsid w:val="00D9361E"/>
    <w:rsid w:val="00DA17CD"/>
    <w:rsid w:val="00DB25B3"/>
    <w:rsid w:val="00DE0893"/>
    <w:rsid w:val="00DE2814"/>
    <w:rsid w:val="00DE6796"/>
    <w:rsid w:val="00E01272"/>
    <w:rsid w:val="00E03067"/>
    <w:rsid w:val="00E03846"/>
    <w:rsid w:val="00E16EB4"/>
    <w:rsid w:val="00E20A7D"/>
    <w:rsid w:val="00E21A27"/>
    <w:rsid w:val="00E27A2F"/>
    <w:rsid w:val="00E42A94"/>
    <w:rsid w:val="00E458BF"/>
    <w:rsid w:val="00E4712B"/>
    <w:rsid w:val="00E54BFB"/>
    <w:rsid w:val="00E54CD7"/>
    <w:rsid w:val="00E706E7"/>
    <w:rsid w:val="00E71FB5"/>
    <w:rsid w:val="00E743F0"/>
    <w:rsid w:val="00E84229"/>
    <w:rsid w:val="00E84965"/>
    <w:rsid w:val="00E90E4E"/>
    <w:rsid w:val="00E9391E"/>
    <w:rsid w:val="00EA1052"/>
    <w:rsid w:val="00EA218F"/>
    <w:rsid w:val="00EA4F29"/>
    <w:rsid w:val="00EA5B27"/>
    <w:rsid w:val="00EA5F83"/>
    <w:rsid w:val="00EA6F9D"/>
    <w:rsid w:val="00EB184E"/>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527AC"/>
    <w:rsid w:val="00F5503F"/>
    <w:rsid w:val="00F61D83"/>
    <w:rsid w:val="00F65DD1"/>
    <w:rsid w:val="00F707B3"/>
    <w:rsid w:val="00F71135"/>
    <w:rsid w:val="00F74309"/>
    <w:rsid w:val="00F90461"/>
    <w:rsid w:val="00FA370D"/>
    <w:rsid w:val="00FC378B"/>
    <w:rsid w:val="00FC3977"/>
    <w:rsid w:val="00FC78D8"/>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B8212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80">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FC78D8"/>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E10BF"/>
    <w:pPr>
      <w:numPr>
        <w:numId w:val="20"/>
      </w:numPr>
    </w:pPr>
    <w:rPr>
      <w:b/>
      <w:caps/>
      <w:color w:val="407EC9"/>
      <w:sz w:val="28"/>
    </w:rPr>
  </w:style>
  <w:style w:type="paragraph" w:customStyle="1" w:styleId="AnnexCHead2">
    <w:name w:val="Annex C Head 2"/>
    <w:basedOn w:val="Normal"/>
    <w:rsid w:val="00414698"/>
    <w:pPr>
      <w:numPr>
        <w:ilvl w:val="1"/>
        <w:numId w:val="21"/>
      </w:numPr>
    </w:pPr>
    <w:rPr>
      <w:caps/>
      <w:color w:val="00558C"/>
      <w:sz w:val="24"/>
    </w:rPr>
  </w:style>
  <w:style w:type="paragraph" w:customStyle="1" w:styleId="AnnexCHead3">
    <w:name w:val="Annex C Head 3"/>
    <w:basedOn w:val="Normal"/>
    <w:rsid w:val="006E10BF"/>
    <w:pPr>
      <w:numPr>
        <w:ilvl w:val="2"/>
        <w:numId w:val="21"/>
      </w:numPr>
      <w:spacing w:before="120" w:after="120"/>
    </w:pPr>
    <w:rPr>
      <w:b/>
      <w:smallCaps/>
      <w:color w:val="407EC9"/>
      <w:sz w:val="22"/>
    </w:rPr>
  </w:style>
  <w:style w:type="paragraph" w:customStyle="1" w:styleId="AnnexCHead4">
    <w:name w:val="Annex C Head 4"/>
    <w:basedOn w:val="Normal"/>
    <w:next w:val="BodyText"/>
    <w:rsid w:val="006E10BF"/>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2"/>
      </w:numPr>
    </w:pPr>
    <w:rPr>
      <w:b/>
      <w:caps/>
      <w:color w:val="407EC9"/>
      <w:sz w:val="28"/>
      <w:lang w:eastAsia="de-DE"/>
    </w:rPr>
  </w:style>
  <w:style w:type="paragraph" w:customStyle="1" w:styleId="ANNEXDHEAD2">
    <w:name w:val="ANNEX D HEAD 2"/>
    <w:basedOn w:val="BodyText"/>
    <w:next w:val="Heading2separationline"/>
    <w:rsid w:val="006E10BF"/>
    <w:pPr>
      <w:numPr>
        <w:ilvl w:val="1"/>
        <w:numId w:val="22"/>
      </w:numPr>
      <w:spacing w:before="120"/>
    </w:pPr>
    <w:rPr>
      <w:b/>
      <w:color w:val="407EC9"/>
      <w:sz w:val="24"/>
      <w:lang w:eastAsia="de-DE"/>
    </w:rPr>
  </w:style>
  <w:style w:type="paragraph" w:customStyle="1" w:styleId="AnnexDHead3">
    <w:name w:val="Annex D Head 3"/>
    <w:basedOn w:val="BodyText"/>
    <w:rsid w:val="006E10BF"/>
    <w:pPr>
      <w:numPr>
        <w:ilvl w:val="2"/>
        <w:numId w:val="22"/>
      </w:numPr>
    </w:pPr>
    <w:rPr>
      <w:b/>
      <w:smallCaps/>
      <w:color w:val="407EC9"/>
      <w:lang w:eastAsia="de-DE"/>
    </w:rPr>
  </w:style>
  <w:style w:type="paragraph" w:customStyle="1" w:styleId="AnnexDHead4">
    <w:name w:val="Annex D Head 4"/>
    <w:basedOn w:val="Normal"/>
    <w:next w:val="BodyText"/>
    <w:rsid w:val="006E10BF"/>
    <w:pPr>
      <w:numPr>
        <w:ilvl w:val="3"/>
        <w:numId w:val="22"/>
      </w:numPr>
      <w:spacing w:before="120" w:after="120"/>
    </w:pPr>
    <w:rPr>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5.jpeg"/><Relationship Id="rId21" Type="http://schemas.openxmlformats.org/officeDocument/2006/relationships/image" Target="media/image6.jpeg"/><Relationship Id="rId22" Type="http://schemas.openxmlformats.org/officeDocument/2006/relationships/image" Target="media/image7.jpeg"/><Relationship Id="rId23" Type="http://schemas.openxmlformats.org/officeDocument/2006/relationships/image" Target="media/image8.jpeg"/><Relationship Id="rId24" Type="http://schemas.openxmlformats.org/officeDocument/2006/relationships/image" Target="media/image9.jpeg"/><Relationship Id="rId25" Type="http://schemas.openxmlformats.org/officeDocument/2006/relationships/image" Target="media/image10.jpeg"/><Relationship Id="rId26" Type="http://schemas.openxmlformats.org/officeDocument/2006/relationships/image" Target="media/image11.jpeg"/><Relationship Id="rId27" Type="http://schemas.openxmlformats.org/officeDocument/2006/relationships/image" Target="media/image12.png"/><Relationship Id="rId28" Type="http://schemas.openxmlformats.org/officeDocument/2006/relationships/image" Target="media/image13.jpeg"/><Relationship Id="rId29" Type="http://schemas.openxmlformats.org/officeDocument/2006/relationships/image" Target="media/image14.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oleObject" Target="embeddings/oleObject1.bin"/><Relationship Id="rId31" Type="http://schemas.openxmlformats.org/officeDocument/2006/relationships/image" Target="media/image15.png"/><Relationship Id="rId32" Type="http://schemas.openxmlformats.org/officeDocument/2006/relationships/image" Target="media/image16.png"/><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image" Target="media/image17.jpeg"/><Relationship Id="rId34" Type="http://schemas.openxmlformats.org/officeDocument/2006/relationships/image" Target="media/image18.jpeg"/><Relationship Id="rId35" Type="http://schemas.openxmlformats.org/officeDocument/2006/relationships/image" Target="media/image19.png"/><Relationship Id="rId36" Type="http://schemas.openxmlformats.org/officeDocument/2006/relationships/image" Target="media/image20.jpeg"/><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header" Target="header3.xml"/><Relationship Id="rId14" Type="http://schemas.openxmlformats.org/officeDocument/2006/relationships/footer" Target="footer4.xml"/><Relationship Id="rId15" Type="http://schemas.openxmlformats.org/officeDocument/2006/relationships/header" Target="header4.xml"/><Relationship Id="rId16" Type="http://schemas.openxmlformats.org/officeDocument/2006/relationships/header" Target="header5.xml"/><Relationship Id="rId17" Type="http://schemas.openxmlformats.org/officeDocument/2006/relationships/footer" Target="footer5.xml"/><Relationship Id="rId18" Type="http://schemas.openxmlformats.org/officeDocument/2006/relationships/comments" Target="comments.xml"/><Relationship Id="rId19" Type="http://schemas.microsoft.com/office/2011/relationships/commentsExtended" Target="commentsExtended.xml"/><Relationship Id="rId37" Type="http://schemas.openxmlformats.org/officeDocument/2006/relationships/image" Target="media/image21.jpeg"/><Relationship Id="rId38" Type="http://schemas.openxmlformats.org/officeDocument/2006/relationships/image" Target="media/image22.jpeg"/><Relationship Id="rId39" Type="http://schemas.openxmlformats.org/officeDocument/2006/relationships/image" Target="media/image23.jpeg"/><Relationship Id="rId40" Type="http://schemas.openxmlformats.org/officeDocument/2006/relationships/image" Target="media/image24.jpeg"/><Relationship Id="rId41" Type="http://schemas.openxmlformats.org/officeDocument/2006/relationships/header" Target="header6.xml"/><Relationship Id="rId42" Type="http://schemas.openxmlformats.org/officeDocument/2006/relationships/footer" Target="footer6.xml"/><Relationship Id="rId43" Type="http://schemas.openxmlformats.org/officeDocument/2006/relationships/fontTable" Target="fontTable.xml"/><Relationship Id="rId44" Type="http://schemas.microsoft.com/office/2011/relationships/people" Target="people.xml"/><Relationship Id="rId4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localhost/Users/michaelhadley/Documents/IALA/Formatting/Templates/IALA%20Guideline.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8C3C0F-0AA1-7440-B032-216D6CFC0D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Guideline.dotx</Template>
  <TotalTime>114</TotalTime>
  <Pages>28</Pages>
  <Words>6583</Words>
  <Characters>37527</Characters>
  <Application>Microsoft Macintosh Word</Application>
  <DocSecurity>0</DocSecurity>
  <Lines>312</Lines>
  <Paragraphs>88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44022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Michael Hadley</cp:lastModifiedBy>
  <cp:revision>18</cp:revision>
  <dcterms:created xsi:type="dcterms:W3CDTF">2016-03-15T14:56:00Z</dcterms:created>
  <dcterms:modified xsi:type="dcterms:W3CDTF">2016-03-19T15:50:00Z</dcterms:modified>
  <cp:category/>
</cp:coreProperties>
</file>